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FCC" w:rsidRDefault="002D0FCC" w:rsidP="008957F3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Linkgyűjtemény</w:t>
      </w:r>
    </w:p>
    <w:p w:rsidR="002D0FCC" w:rsidRDefault="002D0FCC" w:rsidP="005E1E09">
      <w:pPr>
        <w:rPr>
          <w:b/>
          <w:bCs/>
          <w:sz w:val="32"/>
          <w:szCs w:val="32"/>
        </w:rPr>
      </w:pPr>
    </w:p>
    <w:p w:rsidR="002D0FCC" w:rsidRPr="00331510" w:rsidRDefault="002D0FCC" w:rsidP="00A97664">
      <w:pPr>
        <w:pStyle w:val="H1"/>
        <w:spacing w:before="0"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Matematika</w:t>
      </w:r>
    </w:p>
    <w:p w:rsidR="002D0FCC" w:rsidRPr="00342707" w:rsidRDefault="002D0FCC" w:rsidP="00A97664"/>
    <w:p w:rsidR="002D0FCC" w:rsidRPr="00E14158" w:rsidRDefault="002D0FCC" w:rsidP="00A97664">
      <w:pPr>
        <w:pStyle w:val="H1"/>
        <w:spacing w:before="0" w:after="0"/>
        <w:rPr>
          <w:b w:val="0"/>
          <w:bCs w:val="0"/>
          <w:sz w:val="24"/>
          <w:szCs w:val="24"/>
        </w:rPr>
      </w:pPr>
      <w:r w:rsidRPr="00E14158">
        <w:rPr>
          <w:b w:val="0"/>
          <w:bCs w:val="0"/>
          <w:sz w:val="24"/>
          <w:szCs w:val="24"/>
        </w:rPr>
        <w:t>Matematikai linkgyűjtemények:</w:t>
      </w:r>
    </w:p>
    <w:p w:rsidR="002D0FCC" w:rsidRPr="00E14158" w:rsidRDefault="002D0FCC" w:rsidP="00A97664">
      <w:pPr>
        <w:pStyle w:val="H1"/>
        <w:spacing w:before="0" w:after="0"/>
        <w:rPr>
          <w:b w:val="0"/>
          <w:bCs w:val="0"/>
          <w:sz w:val="24"/>
          <w:szCs w:val="24"/>
        </w:rPr>
      </w:pPr>
      <w:hyperlink r:id="rId7" w:history="1">
        <w:r w:rsidRPr="00E14158">
          <w:rPr>
            <w:rStyle w:val="Hyperlink"/>
            <w:b w:val="0"/>
            <w:bCs w:val="0"/>
            <w:sz w:val="24"/>
            <w:szCs w:val="24"/>
          </w:rPr>
          <w:t>http://matematika.linkek.hu/</w:t>
        </w:r>
      </w:hyperlink>
    </w:p>
    <w:p w:rsidR="002D0FCC" w:rsidRPr="00E14158" w:rsidRDefault="002D0FCC" w:rsidP="00A97664">
      <w:pPr>
        <w:autoSpaceDE w:val="0"/>
        <w:autoSpaceDN w:val="0"/>
        <w:adjustRightInd w:val="0"/>
        <w:rPr>
          <w:rFonts w:ascii="TTE1FB4668t00" w:hAnsi="TTE1FB4668t00" w:cs="TTE1FB4668t00"/>
          <w:color w:val="0000FF"/>
        </w:rPr>
      </w:pPr>
      <w:hyperlink r:id="rId8" w:history="1">
        <w:r w:rsidRPr="00E14158">
          <w:rPr>
            <w:rStyle w:val="Hyperlink"/>
            <w:rFonts w:ascii="TTE1FB4668t00" w:hAnsi="TTE1FB4668t00" w:cs="TTE1FB4668t00"/>
          </w:rPr>
          <w:t>http://</w:t>
        </w:r>
        <w:r w:rsidRPr="00E14158">
          <w:rPr>
            <w:rStyle w:val="Hyperlink"/>
            <w:rFonts w:ascii="TTE1FB02E8t00" w:hAnsi="TTE1FB02E8t00" w:cs="TTE1FB02E8t00"/>
          </w:rPr>
          <w:t>matematika</w:t>
        </w:r>
        <w:r w:rsidRPr="00E14158">
          <w:rPr>
            <w:rStyle w:val="Hyperlink"/>
            <w:rFonts w:ascii="TTE1FB4668t00" w:hAnsi="TTE1FB4668t00" w:cs="TTE1FB4668t00"/>
          </w:rPr>
          <w:t>.lap.hu</w:t>
        </w:r>
      </w:hyperlink>
    </w:p>
    <w:p w:rsidR="002D0FCC" w:rsidRPr="00E14158" w:rsidRDefault="002D0FCC" w:rsidP="00A97664">
      <w:pPr>
        <w:pStyle w:val="H1"/>
        <w:spacing w:before="0" w:after="0"/>
        <w:rPr>
          <w:b w:val="0"/>
          <w:bCs w:val="0"/>
          <w:sz w:val="24"/>
          <w:szCs w:val="24"/>
        </w:rPr>
      </w:pPr>
      <w:hyperlink r:id="rId9" w:history="1">
        <w:r w:rsidRPr="00E14158">
          <w:rPr>
            <w:rStyle w:val="Hyperlink"/>
            <w:b w:val="0"/>
            <w:bCs w:val="0"/>
            <w:sz w:val="24"/>
            <w:szCs w:val="24"/>
          </w:rPr>
          <w:t>http://matematika.lap.hu/matematikai_linkek/14268480</w:t>
        </w:r>
      </w:hyperlink>
    </w:p>
    <w:p w:rsidR="002D0FCC" w:rsidRPr="00E14158" w:rsidRDefault="002D0FCC" w:rsidP="00A97664">
      <w:hyperlink r:id="rId10" w:history="1">
        <w:r w:rsidRPr="00E14158">
          <w:rPr>
            <w:rStyle w:val="Hyperlink"/>
          </w:rPr>
          <w:t>http://linktar.apertus.hu/index.php/link/Display?lspid=1135&amp;ord=intdesc</w:t>
        </w:r>
      </w:hyperlink>
    </w:p>
    <w:p w:rsidR="002D0FCC" w:rsidRPr="00E14158" w:rsidRDefault="002D0FCC" w:rsidP="00A97664"/>
    <w:p w:rsidR="002D0FCC" w:rsidRPr="00E14158" w:rsidRDefault="002D0FCC" w:rsidP="00A97664">
      <w:pPr>
        <w:pStyle w:val="H1"/>
        <w:spacing w:before="0" w:after="0"/>
        <w:rPr>
          <w:b w:val="0"/>
          <w:bCs w:val="0"/>
          <w:sz w:val="24"/>
          <w:szCs w:val="24"/>
        </w:rPr>
      </w:pPr>
      <w:r w:rsidRPr="00E14158">
        <w:rPr>
          <w:b w:val="0"/>
          <w:bCs w:val="0"/>
          <w:sz w:val="24"/>
          <w:szCs w:val="24"/>
        </w:rPr>
        <w:t>Matematikai oktatóprogramok:</w:t>
      </w:r>
    </w:p>
    <w:p w:rsidR="002D0FCC" w:rsidRPr="00E14158" w:rsidRDefault="002D0FCC" w:rsidP="00A97664">
      <w:hyperlink r:id="rId11" w:history="1">
        <w:r w:rsidRPr="00E14158">
          <w:rPr>
            <w:rStyle w:val="Hyperlink"/>
          </w:rPr>
          <w:t>http://www.calculus.hu/</w:t>
        </w:r>
      </w:hyperlink>
    </w:p>
    <w:p w:rsidR="002D0FCC" w:rsidRPr="00E14158" w:rsidRDefault="002D0FCC" w:rsidP="00A97664">
      <w:hyperlink r:id="rId12" w:history="1">
        <w:r w:rsidRPr="00E14158">
          <w:rPr>
            <w:rStyle w:val="Hyperlink"/>
          </w:rPr>
          <w:t>http://www.oktatoszoftver.hu/</w:t>
        </w:r>
      </w:hyperlink>
    </w:p>
    <w:p w:rsidR="002D0FCC" w:rsidRPr="00E14158" w:rsidRDefault="002D0FCC" w:rsidP="00A97664">
      <w:hyperlink r:id="rId13" w:history="1">
        <w:r w:rsidRPr="00E14158">
          <w:rPr>
            <w:rStyle w:val="Hyperlink"/>
          </w:rPr>
          <w:t>http://www.marconi.hu/</w:t>
        </w:r>
      </w:hyperlink>
    </w:p>
    <w:p w:rsidR="002D0FCC" w:rsidRPr="00E14158" w:rsidRDefault="002D0FCC" w:rsidP="00A97664">
      <w:hyperlink r:id="rId14" w:history="1">
        <w:r w:rsidRPr="00E14158">
          <w:rPr>
            <w:rStyle w:val="Hyperlink"/>
          </w:rPr>
          <w:t>http://mateksoft.hu/</w:t>
        </w:r>
      </w:hyperlink>
    </w:p>
    <w:p w:rsidR="002D0FCC" w:rsidRPr="00E14158" w:rsidRDefault="002D0FCC" w:rsidP="00A97664">
      <w:hyperlink r:id="rId15" w:history="1">
        <w:r w:rsidRPr="00E14158">
          <w:rPr>
            <w:rStyle w:val="Hyperlink"/>
          </w:rPr>
          <w:t>http://www.sulinet.hu/tart/ncikk/ag/0/2442/nagyi.html</w:t>
        </w:r>
      </w:hyperlink>
    </w:p>
    <w:p w:rsidR="002D0FCC" w:rsidRPr="00E14158" w:rsidRDefault="002D0FCC" w:rsidP="00A97664">
      <w:hyperlink r:id="rId16" w:history="1">
        <w:r w:rsidRPr="00E14158">
          <w:rPr>
            <w:rStyle w:val="Hyperlink"/>
          </w:rPr>
          <w:t>http://www.mikrosuli.hu/oktato.html</w:t>
        </w:r>
      </w:hyperlink>
    </w:p>
    <w:p w:rsidR="002D0FCC" w:rsidRPr="00E14158" w:rsidRDefault="002D0FCC" w:rsidP="00A97664">
      <w:hyperlink r:id="rId17" w:history="1">
        <w:r w:rsidRPr="00E14158">
          <w:rPr>
            <w:rStyle w:val="Hyperlink"/>
          </w:rPr>
          <w:t>http://www.interbook.hu/index.php?op=termek&amp;alkat=1&amp;fokat=5&amp;szoft=0</w:t>
        </w:r>
      </w:hyperlink>
    </w:p>
    <w:p w:rsidR="002D0FCC" w:rsidRPr="00E14158" w:rsidRDefault="002D0FCC" w:rsidP="00A97664"/>
    <w:p w:rsidR="002D0FCC" w:rsidRPr="00E14158" w:rsidRDefault="002D0FCC" w:rsidP="00A97664">
      <w:r w:rsidRPr="00E14158">
        <w:t xml:space="preserve">GeoGebra: </w:t>
      </w:r>
      <w:hyperlink r:id="rId18" w:history="1">
        <w:r w:rsidRPr="00E14158">
          <w:rPr>
            <w:rStyle w:val="Hyperlink"/>
          </w:rPr>
          <w:t>http://www.geogebra.org</w:t>
        </w:r>
      </w:hyperlink>
    </w:p>
    <w:p w:rsidR="002D0FCC" w:rsidRPr="00E14158" w:rsidRDefault="002D0FCC" w:rsidP="00A97664">
      <w:r w:rsidRPr="00E14158">
        <w:t>GeoGebra Wiki (Geogebra oktatási anyagok gyűjteménye):</w:t>
      </w:r>
    </w:p>
    <w:p w:rsidR="002D0FCC" w:rsidRPr="00E14158" w:rsidRDefault="002D0FCC" w:rsidP="00A97664">
      <w:hyperlink r:id="rId19" w:history="1">
        <w:r w:rsidRPr="00E14158">
          <w:rPr>
            <w:rStyle w:val="Hyperlink"/>
          </w:rPr>
          <w:t>http://www.geogebra.org/en/wiki/index.php/Hungarian</w:t>
        </w:r>
      </w:hyperlink>
    </w:p>
    <w:p w:rsidR="002D0FCC" w:rsidRPr="00E14158" w:rsidRDefault="002D0FCC" w:rsidP="00A97664"/>
    <w:p w:rsidR="002D0FCC" w:rsidRPr="00E14158" w:rsidRDefault="002D0FCC" w:rsidP="00A97664">
      <w:pPr>
        <w:pStyle w:val="H1"/>
        <w:spacing w:before="0" w:after="0"/>
        <w:rPr>
          <w:b w:val="0"/>
          <w:bCs w:val="0"/>
          <w:sz w:val="24"/>
          <w:szCs w:val="24"/>
        </w:rPr>
      </w:pPr>
      <w:r w:rsidRPr="00E14158">
        <w:rPr>
          <w:b w:val="0"/>
          <w:bCs w:val="0"/>
          <w:sz w:val="24"/>
          <w:szCs w:val="24"/>
        </w:rPr>
        <w:t>Online matematikai oktatóprogram:</w:t>
      </w:r>
    </w:p>
    <w:p w:rsidR="002D0FCC" w:rsidRPr="00E14158" w:rsidRDefault="002D0FCC" w:rsidP="00A97664">
      <w:hyperlink r:id="rId20" w:history="1">
        <w:r w:rsidRPr="00E14158">
          <w:rPr>
            <w:rStyle w:val="Hyperlink"/>
          </w:rPr>
          <w:t>http://www.typotex.hu/?page=projekt</w:t>
        </w:r>
      </w:hyperlink>
    </w:p>
    <w:p w:rsidR="002D0FCC" w:rsidRPr="00E14158" w:rsidRDefault="002D0FCC" w:rsidP="00A97664"/>
    <w:p w:rsidR="002D0FCC" w:rsidRPr="00E14158" w:rsidRDefault="002D0FCC" w:rsidP="00A97664">
      <w:pPr>
        <w:pStyle w:val="H1"/>
        <w:spacing w:before="0" w:after="0"/>
        <w:rPr>
          <w:b w:val="0"/>
          <w:bCs w:val="0"/>
          <w:sz w:val="24"/>
          <w:szCs w:val="24"/>
        </w:rPr>
      </w:pPr>
      <w:r w:rsidRPr="00E14158">
        <w:rPr>
          <w:b w:val="0"/>
          <w:bCs w:val="0"/>
          <w:sz w:val="24"/>
          <w:szCs w:val="24"/>
        </w:rPr>
        <w:t>Ingyenes matematikai oktatóprogram:</w:t>
      </w:r>
    </w:p>
    <w:p w:rsidR="002D0FCC" w:rsidRPr="00E14158" w:rsidRDefault="002D0FCC" w:rsidP="00A97664">
      <w:hyperlink r:id="rId21" w:history="1">
        <w:r w:rsidRPr="00E14158">
          <w:rPr>
            <w:rStyle w:val="Hyperlink"/>
          </w:rPr>
          <w:t>http://www.ide.sk/index.php?aktdir=matek&amp;pld=oktprg.htm</w:t>
        </w:r>
      </w:hyperlink>
    </w:p>
    <w:p w:rsidR="002D0FCC" w:rsidRPr="00E14158" w:rsidRDefault="002D0FCC" w:rsidP="00A97664"/>
    <w:p w:rsidR="002D0FCC" w:rsidRPr="00E14158" w:rsidRDefault="002D0FCC" w:rsidP="00A97664">
      <w:pPr>
        <w:pStyle w:val="H1"/>
        <w:spacing w:before="0" w:after="0"/>
        <w:rPr>
          <w:b w:val="0"/>
          <w:bCs w:val="0"/>
          <w:sz w:val="24"/>
          <w:szCs w:val="24"/>
        </w:rPr>
      </w:pPr>
      <w:r w:rsidRPr="00E14158">
        <w:rPr>
          <w:b w:val="0"/>
          <w:bCs w:val="0"/>
          <w:sz w:val="24"/>
          <w:szCs w:val="24"/>
        </w:rPr>
        <w:t>Logikai készség, matematikai képesség:</w:t>
      </w:r>
    </w:p>
    <w:p w:rsidR="002D0FCC" w:rsidRPr="00E14158" w:rsidRDefault="002D0FCC" w:rsidP="00A97664">
      <w:hyperlink r:id="rId22" w:history="1">
        <w:r w:rsidRPr="00E14158">
          <w:rPr>
            <w:rStyle w:val="Hyperlink"/>
          </w:rPr>
          <w:t>http://www.logikaifeladatok.hu/</w:t>
        </w:r>
      </w:hyperlink>
    </w:p>
    <w:p w:rsidR="002D0FCC" w:rsidRPr="00E14158" w:rsidRDefault="002D0FCC" w:rsidP="00A97664">
      <w:hyperlink r:id="rId23" w:history="1">
        <w:r w:rsidRPr="00E14158">
          <w:rPr>
            <w:rStyle w:val="Hyperlink"/>
          </w:rPr>
          <w:t>http://www.oki.hu/oldal.php?tipus=cikk&amp;kod=2002-12-nv-05-matematika</w:t>
        </w:r>
      </w:hyperlink>
    </w:p>
    <w:p w:rsidR="002D0FCC" w:rsidRPr="00E14158" w:rsidRDefault="002D0FCC" w:rsidP="00A97664"/>
    <w:p w:rsidR="002D0FCC" w:rsidRPr="00E14158" w:rsidRDefault="002D0FCC" w:rsidP="00A97664">
      <w:pPr>
        <w:pStyle w:val="H1"/>
        <w:spacing w:before="0" w:after="0"/>
        <w:rPr>
          <w:b w:val="0"/>
          <w:bCs w:val="0"/>
          <w:sz w:val="24"/>
          <w:szCs w:val="24"/>
        </w:rPr>
      </w:pPr>
      <w:r w:rsidRPr="00E14158">
        <w:rPr>
          <w:b w:val="0"/>
          <w:bCs w:val="0"/>
          <w:sz w:val="24"/>
          <w:szCs w:val="24"/>
        </w:rPr>
        <w:t>KÖMAL:</w:t>
      </w:r>
    </w:p>
    <w:p w:rsidR="002D0FCC" w:rsidRPr="00E14158" w:rsidRDefault="002D0FCC" w:rsidP="00A97664">
      <w:pPr>
        <w:autoSpaceDE w:val="0"/>
        <w:autoSpaceDN w:val="0"/>
        <w:adjustRightInd w:val="0"/>
        <w:rPr>
          <w:rFonts w:ascii="TTE1FB4668t00" w:hAnsi="TTE1FB4668t00" w:cs="TTE1FB4668t00"/>
          <w:color w:val="0000FF"/>
        </w:rPr>
      </w:pPr>
      <w:hyperlink r:id="rId24" w:history="1">
        <w:r w:rsidRPr="00E14158">
          <w:rPr>
            <w:rStyle w:val="Hyperlink"/>
            <w:rFonts w:ascii="TTE1FB4668t00" w:hAnsi="TTE1FB4668t00" w:cs="TTE1FB4668t00"/>
          </w:rPr>
          <w:t>http://www.komal.hu/info/bemutatkozas.e.shtml</w:t>
        </w:r>
      </w:hyperlink>
    </w:p>
    <w:p w:rsidR="002D0FCC" w:rsidRPr="00E14158" w:rsidRDefault="002D0FCC" w:rsidP="00A97664">
      <w:pPr>
        <w:autoSpaceDE w:val="0"/>
        <w:autoSpaceDN w:val="0"/>
        <w:adjustRightInd w:val="0"/>
      </w:pPr>
    </w:p>
    <w:p w:rsidR="002D0FCC" w:rsidRPr="00E14158" w:rsidRDefault="002D0FCC" w:rsidP="00A97664">
      <w:pPr>
        <w:autoSpaceDE w:val="0"/>
        <w:autoSpaceDN w:val="0"/>
        <w:adjustRightInd w:val="0"/>
        <w:rPr>
          <w:rFonts w:ascii="TTE1FB4668t00" w:hAnsi="TTE1FB4668t00" w:cs="TTE1FB4668t00"/>
          <w:color w:val="000000"/>
        </w:rPr>
      </w:pPr>
      <w:r w:rsidRPr="00E14158">
        <w:rPr>
          <w:rFonts w:ascii="TTE1FB4668t00" w:hAnsi="TTE1FB4668t00" w:cs="TTE1FB4668t00"/>
          <w:color w:val="000000"/>
        </w:rPr>
        <w:t>Fogalomtár:</w:t>
      </w:r>
    </w:p>
    <w:p w:rsidR="002D0FCC" w:rsidRPr="00E14158" w:rsidRDefault="002D0FCC" w:rsidP="00A97664">
      <w:pPr>
        <w:autoSpaceDE w:val="0"/>
        <w:autoSpaceDN w:val="0"/>
        <w:adjustRightInd w:val="0"/>
        <w:rPr>
          <w:rFonts w:ascii="TTE1FB4668t00" w:hAnsi="TTE1FB4668t00" w:cs="TTE1FB4668t00"/>
          <w:color w:val="0000FF"/>
        </w:rPr>
      </w:pPr>
      <w:hyperlink r:id="rId25" w:history="1">
        <w:r w:rsidRPr="00E14158">
          <w:rPr>
            <w:rStyle w:val="Hyperlink"/>
            <w:rFonts w:ascii="TTE1FB4668t00" w:hAnsi="TTE1FB4668t00" w:cs="TTE1FB4668t00"/>
          </w:rPr>
          <w:t>http://www.mimi.hu/matematika/index_matematika.html</w:t>
        </w:r>
      </w:hyperlink>
    </w:p>
    <w:p w:rsidR="002D0FCC" w:rsidRPr="00E14158" w:rsidRDefault="002D0FCC" w:rsidP="00A97664">
      <w:pPr>
        <w:autoSpaceDE w:val="0"/>
        <w:autoSpaceDN w:val="0"/>
        <w:adjustRightInd w:val="0"/>
        <w:rPr>
          <w:rFonts w:ascii="TTE1FB4668t00" w:hAnsi="TTE1FB4668t00" w:cs="TTE1FB4668t00"/>
          <w:color w:val="0000FF"/>
        </w:rPr>
      </w:pPr>
      <w:hyperlink r:id="rId26" w:history="1">
        <w:r w:rsidRPr="00E14158">
          <w:rPr>
            <w:rStyle w:val="Hyperlink"/>
            <w:rFonts w:ascii="TTE1FB4668t00" w:hAnsi="TTE1FB4668t00" w:cs="TTE1FB4668t00"/>
          </w:rPr>
          <w:t>http://thesaurus.maths.org/mmkb/view.html</w:t>
        </w:r>
      </w:hyperlink>
    </w:p>
    <w:p w:rsidR="002D0FCC" w:rsidRPr="00E14158" w:rsidRDefault="002D0FCC" w:rsidP="00A97664">
      <w:pPr>
        <w:autoSpaceDE w:val="0"/>
        <w:autoSpaceDN w:val="0"/>
        <w:adjustRightInd w:val="0"/>
        <w:rPr>
          <w:rFonts w:ascii="TTE1FB4668t00" w:hAnsi="TTE1FB4668t00" w:cs="TTE1FB4668t00"/>
          <w:color w:val="0000FF"/>
        </w:rPr>
      </w:pPr>
      <w:hyperlink r:id="rId27" w:history="1">
        <w:r w:rsidRPr="00E14158">
          <w:rPr>
            <w:rStyle w:val="Hyperlink"/>
            <w:rFonts w:ascii="TTE1FB4668t00" w:hAnsi="TTE1FB4668t00" w:cs="TTE1FB4668t00"/>
          </w:rPr>
          <w:t>http://www.elender.hu/~pille/eret/tetelmat.htm</w:t>
        </w:r>
      </w:hyperlink>
    </w:p>
    <w:p w:rsidR="002D0FCC" w:rsidRPr="00E14158" w:rsidRDefault="002D0FCC" w:rsidP="00A97664">
      <w:pPr>
        <w:autoSpaceDE w:val="0"/>
        <w:autoSpaceDN w:val="0"/>
        <w:adjustRightInd w:val="0"/>
        <w:rPr>
          <w:rFonts w:ascii="TTE1FB4668t00" w:hAnsi="TTE1FB4668t00" w:cs="TTE1FB4668t00"/>
          <w:color w:val="000000"/>
        </w:rPr>
      </w:pPr>
    </w:p>
    <w:p w:rsidR="002D0FCC" w:rsidRPr="00E14158" w:rsidRDefault="002D0FCC" w:rsidP="00A97664">
      <w:pPr>
        <w:autoSpaceDE w:val="0"/>
        <w:autoSpaceDN w:val="0"/>
        <w:adjustRightInd w:val="0"/>
        <w:rPr>
          <w:rFonts w:ascii="TTE1FB4668t00" w:hAnsi="TTE1FB4668t00" w:cs="TTE1FB4668t00"/>
          <w:color w:val="000000"/>
        </w:rPr>
      </w:pPr>
      <w:r w:rsidRPr="00E14158">
        <w:rPr>
          <w:rFonts w:ascii="TTE1FB4668t00" w:hAnsi="TTE1FB4668t00" w:cs="TTE1FB4668t00"/>
          <w:color w:val="000000"/>
        </w:rPr>
        <w:br w:type="page"/>
        <w:t>Matematika tesztek:</w:t>
      </w:r>
    </w:p>
    <w:p w:rsidR="002D0FCC" w:rsidRPr="00E14158" w:rsidRDefault="002D0FCC" w:rsidP="00A97664">
      <w:pPr>
        <w:autoSpaceDE w:val="0"/>
        <w:autoSpaceDN w:val="0"/>
        <w:adjustRightInd w:val="0"/>
        <w:rPr>
          <w:rFonts w:ascii="TTE1FB4668t00" w:hAnsi="TTE1FB4668t00" w:cs="TTE1FB4668t00"/>
          <w:color w:val="0000FF"/>
        </w:rPr>
      </w:pPr>
      <w:hyperlink r:id="rId28" w:history="1">
        <w:r w:rsidRPr="00E14158">
          <w:rPr>
            <w:rStyle w:val="Hyperlink"/>
            <w:rFonts w:ascii="TTE1FB4668t00" w:hAnsi="TTE1FB4668t00" w:cs="TTE1FB4668t00"/>
          </w:rPr>
          <w:t>http://www.microprof.hu/index.php?m=1</w:t>
        </w:r>
      </w:hyperlink>
    </w:p>
    <w:p w:rsidR="002D0FCC" w:rsidRPr="00E14158" w:rsidRDefault="002D0FCC" w:rsidP="00A97664">
      <w:pPr>
        <w:autoSpaceDE w:val="0"/>
        <w:autoSpaceDN w:val="0"/>
        <w:adjustRightInd w:val="0"/>
        <w:rPr>
          <w:rFonts w:ascii="TTE1FB4668t00" w:hAnsi="TTE1FB4668t00" w:cs="TTE1FB4668t00"/>
          <w:color w:val="0000FF"/>
        </w:rPr>
      </w:pPr>
      <w:hyperlink r:id="rId29" w:history="1">
        <w:r w:rsidRPr="00E14158">
          <w:rPr>
            <w:rStyle w:val="Hyperlink"/>
            <w:rFonts w:ascii="TTE1FB4668t00" w:hAnsi="TTE1FB4668t00" w:cs="TTE1FB4668t00"/>
          </w:rPr>
          <w:t>http://www.netmatek.hu/</w:t>
        </w:r>
      </w:hyperlink>
    </w:p>
    <w:p w:rsidR="002D0FCC" w:rsidRPr="00E14158" w:rsidRDefault="002D0FCC" w:rsidP="00A97664">
      <w:pPr>
        <w:autoSpaceDE w:val="0"/>
        <w:autoSpaceDN w:val="0"/>
        <w:adjustRightInd w:val="0"/>
        <w:rPr>
          <w:rFonts w:ascii="TTE1FB4668t00" w:hAnsi="TTE1FB4668t00" w:cs="TTE1FB4668t00"/>
          <w:color w:val="0000FF"/>
        </w:rPr>
      </w:pPr>
      <w:hyperlink r:id="rId30" w:history="1">
        <w:r w:rsidRPr="00E14158">
          <w:rPr>
            <w:rStyle w:val="Hyperlink"/>
            <w:rFonts w:ascii="TTE1FB4668t00" w:hAnsi="TTE1FB4668t00" w:cs="TTE1FB4668t00"/>
          </w:rPr>
          <w:t>http://www.palya.hu/uccu/index.cfm</w:t>
        </w:r>
      </w:hyperlink>
    </w:p>
    <w:p w:rsidR="002D0FCC" w:rsidRPr="00E14158" w:rsidRDefault="002D0FCC" w:rsidP="00A97664">
      <w:pPr>
        <w:autoSpaceDE w:val="0"/>
        <w:autoSpaceDN w:val="0"/>
        <w:adjustRightInd w:val="0"/>
        <w:rPr>
          <w:rFonts w:ascii="TTE1FB4668t00" w:hAnsi="TTE1FB4668t00" w:cs="TTE1FB4668t00"/>
          <w:color w:val="0000FF"/>
        </w:rPr>
      </w:pPr>
      <w:hyperlink r:id="rId31" w:history="1">
        <w:r w:rsidRPr="00E14158">
          <w:rPr>
            <w:rStyle w:val="Hyperlink"/>
            <w:rFonts w:ascii="TTE1FB4668t00" w:hAnsi="TTE1FB4668t00" w:cs="TTE1FB4668t00"/>
          </w:rPr>
          <w:t>http://index.hu/2006/erettsegi/?op=teszt&amp;tid=3</w:t>
        </w:r>
      </w:hyperlink>
    </w:p>
    <w:p w:rsidR="002D0FCC" w:rsidRPr="00E14158" w:rsidRDefault="002D0FCC" w:rsidP="00A97664">
      <w:pPr>
        <w:autoSpaceDE w:val="0"/>
        <w:autoSpaceDN w:val="0"/>
        <w:adjustRightInd w:val="0"/>
        <w:rPr>
          <w:rFonts w:ascii="TTE1FB4668t00" w:hAnsi="TTE1FB4668t00" w:cs="TTE1FB4668t00"/>
          <w:color w:val="000000"/>
        </w:rPr>
      </w:pPr>
    </w:p>
    <w:p w:rsidR="002D0FCC" w:rsidRPr="00E14158" w:rsidRDefault="002D0FCC" w:rsidP="00A97664">
      <w:pPr>
        <w:autoSpaceDE w:val="0"/>
        <w:autoSpaceDN w:val="0"/>
        <w:adjustRightInd w:val="0"/>
        <w:rPr>
          <w:rFonts w:ascii="TTE1FB4668t00" w:hAnsi="TTE1FB4668t00" w:cs="TTE1FB4668t00"/>
          <w:color w:val="000000"/>
        </w:rPr>
      </w:pPr>
      <w:r>
        <w:rPr>
          <w:rFonts w:ascii="TTE1FB4668t00" w:hAnsi="TTE1FB4668t00" w:cs="TTE1FB4668t00"/>
          <w:color w:val="000000"/>
        </w:rPr>
        <w:t>É</w:t>
      </w:r>
      <w:r w:rsidRPr="00E14158">
        <w:rPr>
          <w:rFonts w:ascii="TTE1FB4668t00" w:hAnsi="TTE1FB4668t00" w:cs="TTE1FB4668t00"/>
          <w:color w:val="000000"/>
        </w:rPr>
        <w:t>rdekességek:</w:t>
      </w:r>
    </w:p>
    <w:p w:rsidR="002D0FCC" w:rsidRPr="00E14158" w:rsidRDefault="002D0FCC" w:rsidP="00A97664">
      <w:pPr>
        <w:autoSpaceDE w:val="0"/>
        <w:autoSpaceDN w:val="0"/>
        <w:adjustRightInd w:val="0"/>
        <w:rPr>
          <w:rFonts w:ascii="TTE1FB4668t00" w:hAnsi="TTE1FB4668t00" w:cs="TTE1FB4668t00"/>
          <w:color w:val="0000FF"/>
        </w:rPr>
      </w:pPr>
      <w:hyperlink r:id="rId32" w:history="1">
        <w:r w:rsidRPr="00E14158">
          <w:rPr>
            <w:rStyle w:val="Hyperlink"/>
            <w:rFonts w:ascii="TTE1FB4668t00" w:hAnsi="TTE1FB4668t00" w:cs="TTE1FB4668t00"/>
          </w:rPr>
          <w:t>http://www.cs.elte.hu/math/problems.html</w:t>
        </w:r>
      </w:hyperlink>
    </w:p>
    <w:p w:rsidR="002D0FCC" w:rsidRPr="00E14158" w:rsidRDefault="002D0FCC" w:rsidP="00A97664">
      <w:pPr>
        <w:autoSpaceDE w:val="0"/>
        <w:autoSpaceDN w:val="0"/>
        <w:adjustRightInd w:val="0"/>
        <w:rPr>
          <w:rFonts w:ascii="TTE1FB4668t00" w:hAnsi="TTE1FB4668t00" w:cs="TTE1FB4668t00"/>
          <w:color w:val="0000FF"/>
        </w:rPr>
      </w:pPr>
      <w:hyperlink r:id="rId33" w:history="1">
        <w:r w:rsidRPr="00E14158">
          <w:rPr>
            <w:rStyle w:val="Hyperlink"/>
            <w:rFonts w:ascii="TTE1FB4668t00" w:hAnsi="TTE1FB4668t00" w:cs="TTE1FB4668t00"/>
          </w:rPr>
          <w:t>http://www.mek.iif.hu/porta/szint/termesz/matemat/</w:t>
        </w:r>
      </w:hyperlink>
    </w:p>
    <w:p w:rsidR="002D0FCC" w:rsidRPr="00E14158" w:rsidRDefault="002D0FCC" w:rsidP="00A97664">
      <w:pPr>
        <w:autoSpaceDE w:val="0"/>
        <w:autoSpaceDN w:val="0"/>
        <w:adjustRightInd w:val="0"/>
        <w:rPr>
          <w:rFonts w:ascii="TTE1FB4668t00" w:hAnsi="TTE1FB4668t00" w:cs="TTE1FB4668t00"/>
          <w:color w:val="0000FF"/>
        </w:rPr>
      </w:pPr>
      <w:hyperlink r:id="rId34" w:history="1">
        <w:r w:rsidRPr="00E14158">
          <w:rPr>
            <w:rStyle w:val="Hyperlink"/>
            <w:rFonts w:ascii="TTE1FB4668t00" w:hAnsi="TTE1FB4668t00" w:cs="TTE1FB4668t00"/>
          </w:rPr>
          <w:t>http://www.sulinet.hu/tart/fkat/Kc</w:t>
        </w:r>
      </w:hyperlink>
    </w:p>
    <w:p w:rsidR="002D0FCC" w:rsidRPr="00E14158" w:rsidRDefault="002D0FCC" w:rsidP="00A97664">
      <w:pPr>
        <w:jc w:val="center"/>
        <w:rPr>
          <w:u w:val="single"/>
        </w:rPr>
      </w:pPr>
    </w:p>
    <w:p w:rsidR="002D0FCC" w:rsidRDefault="002D0FCC" w:rsidP="00A97664">
      <w:r w:rsidRPr="00432BD1">
        <w:t>Kompetencia akadémia:</w:t>
      </w:r>
      <w:r w:rsidRPr="00432BD1">
        <w:tab/>
      </w:r>
      <w:r w:rsidRPr="00432BD1">
        <w:tab/>
      </w:r>
    </w:p>
    <w:p w:rsidR="002D0FCC" w:rsidRPr="00432BD1" w:rsidRDefault="002D0FCC" w:rsidP="00A97664">
      <w:hyperlink r:id="rId35" w:history="1">
        <w:r w:rsidRPr="00432BD1">
          <w:rPr>
            <w:rStyle w:val="Hyperlink"/>
          </w:rPr>
          <w:t>http://www.kepessegfejlesztes.hu/</w:t>
        </w:r>
      </w:hyperlink>
    </w:p>
    <w:p w:rsidR="002D0FCC" w:rsidRDefault="002D0FCC" w:rsidP="00A97664"/>
    <w:p w:rsidR="002D0FCC" w:rsidRDefault="002D0FCC" w:rsidP="00A97664">
      <w:r w:rsidRPr="00432BD1">
        <w:t>Kompetencia – gyakorló feladatok</w:t>
      </w:r>
      <w:r>
        <w:t>:</w:t>
      </w:r>
      <w:r w:rsidRPr="00432BD1">
        <w:tab/>
      </w:r>
    </w:p>
    <w:p w:rsidR="002D0FCC" w:rsidRPr="00432BD1" w:rsidRDefault="002D0FCC" w:rsidP="00A97664">
      <w:hyperlink r:id="rId36" w:history="1">
        <w:r w:rsidRPr="00432BD1">
          <w:rPr>
            <w:rStyle w:val="Hyperlink"/>
          </w:rPr>
          <w:t>http://www.ementor.hu/?q=node/83</w:t>
        </w:r>
      </w:hyperlink>
    </w:p>
    <w:p w:rsidR="002D0FCC" w:rsidRDefault="002D0FCC" w:rsidP="00A97664"/>
    <w:p w:rsidR="002D0FCC" w:rsidRDefault="002D0FCC" w:rsidP="00A97664">
      <w:r w:rsidRPr="00432BD1">
        <w:t>Kompetenciamérés anyagai</w:t>
      </w:r>
      <w:r>
        <w:t>:</w:t>
      </w:r>
      <w:r>
        <w:tab/>
      </w:r>
      <w:r>
        <w:tab/>
      </w:r>
    </w:p>
    <w:p w:rsidR="002D0FCC" w:rsidRPr="00432BD1" w:rsidRDefault="002D0FCC" w:rsidP="00A97664">
      <w:hyperlink r:id="rId37" w:history="1">
        <w:r w:rsidRPr="00432BD1">
          <w:rPr>
            <w:rStyle w:val="Hyperlink"/>
          </w:rPr>
          <w:t>http://kompetenciameres.hu/letoltheto.php</w:t>
        </w:r>
      </w:hyperlink>
    </w:p>
    <w:p w:rsidR="002D0FCC" w:rsidRPr="00432BD1" w:rsidRDefault="002D0FCC" w:rsidP="00A97664">
      <w:hyperlink r:id="rId38" w:history="1">
        <w:r w:rsidRPr="00432BD1">
          <w:rPr>
            <w:rStyle w:val="Hyperlink"/>
          </w:rPr>
          <w:t>http://www.tanariotlettar.hu/hirlevel.html</w:t>
        </w:r>
      </w:hyperlink>
    </w:p>
    <w:p w:rsidR="002D0FCC" w:rsidRDefault="002D0FCC" w:rsidP="00A97664"/>
    <w:p w:rsidR="002D0FCC" w:rsidRDefault="002D0FCC" w:rsidP="00A97664">
      <w:r w:rsidRPr="00432BD1">
        <w:t>Oktatáskutató és Fejlesztő Intézet</w:t>
      </w:r>
      <w:r>
        <w:t>:</w:t>
      </w:r>
      <w:r>
        <w:tab/>
      </w:r>
    </w:p>
    <w:p w:rsidR="002D0FCC" w:rsidRPr="00432BD1" w:rsidRDefault="002D0FCC" w:rsidP="00A97664">
      <w:hyperlink r:id="rId39" w:history="1">
        <w:r w:rsidRPr="00432BD1">
          <w:rPr>
            <w:rStyle w:val="Hyperlink"/>
          </w:rPr>
          <w:t>http://ofi.hu/</w:t>
        </w:r>
      </w:hyperlink>
    </w:p>
    <w:p w:rsidR="002D0FCC" w:rsidRDefault="002D0FCC" w:rsidP="00A97664"/>
    <w:p w:rsidR="002D0FCC" w:rsidRDefault="002D0FCC" w:rsidP="00A97664">
      <w:r w:rsidRPr="003F0F9E">
        <w:t>Magyar Elektronikus Taneszköz Adatbázis és Etalontár</w:t>
      </w:r>
      <w:r>
        <w:t xml:space="preserve">: </w:t>
      </w:r>
    </w:p>
    <w:p w:rsidR="002D0FCC" w:rsidRPr="00432BD1" w:rsidRDefault="002D0FCC" w:rsidP="00A97664">
      <w:hyperlink r:id="rId40" w:history="1">
        <w:r w:rsidRPr="00432BD1">
          <w:rPr>
            <w:rStyle w:val="Hyperlink"/>
          </w:rPr>
          <w:t>http://tanszertar.hu</w:t>
        </w:r>
      </w:hyperlink>
    </w:p>
    <w:p w:rsidR="002D0FCC" w:rsidRDefault="002D0FCC" w:rsidP="00A97664"/>
    <w:p w:rsidR="002D0FCC" w:rsidRDefault="002D0FCC" w:rsidP="00A97664">
      <w:r w:rsidRPr="00432BD1">
        <w:t>Kempelem Farkas Digitális Tankönyvtár:</w:t>
      </w:r>
      <w:r w:rsidRPr="00432BD1">
        <w:tab/>
      </w:r>
    </w:p>
    <w:p w:rsidR="002D0FCC" w:rsidRDefault="002D0FCC" w:rsidP="00A97664">
      <w:hyperlink r:id="rId41" w:history="1">
        <w:r w:rsidRPr="00432BD1">
          <w:rPr>
            <w:rStyle w:val="Hyperlink"/>
          </w:rPr>
          <w:t>http://www.tankonyvtar.hu/</w:t>
        </w:r>
      </w:hyperlink>
    </w:p>
    <w:p w:rsidR="002D0FCC" w:rsidRPr="00432BD1" w:rsidRDefault="002D0FCC" w:rsidP="00A97664"/>
    <w:p w:rsidR="002D0FCC" w:rsidRDefault="002D0FCC" w:rsidP="00A97664">
      <w:r w:rsidRPr="00432BD1">
        <w:t>Fejlesztő feladatok:</w:t>
      </w:r>
    </w:p>
    <w:p w:rsidR="002D0FCC" w:rsidRPr="00432BD1" w:rsidRDefault="002D0FCC" w:rsidP="00A97664">
      <w:hyperlink r:id="rId42" w:history="1">
        <w:r w:rsidRPr="00432BD1">
          <w:rPr>
            <w:rStyle w:val="Hyperlink"/>
          </w:rPr>
          <w:t>ftp://ftp.oki.hu/download/kvk/712/712-fejlesztofeladatok.pdf</w:t>
        </w:r>
      </w:hyperlink>
    </w:p>
    <w:p w:rsidR="002D0FCC" w:rsidRDefault="002D0FCC" w:rsidP="00A97664"/>
    <w:p w:rsidR="002D0FCC" w:rsidRDefault="002D0FCC" w:rsidP="00A97664">
      <w:r w:rsidRPr="00432BD1">
        <w:t>Digitális kompetencia:</w:t>
      </w:r>
      <w:r w:rsidRPr="00432BD1">
        <w:tab/>
      </w:r>
      <w:r w:rsidRPr="00432BD1">
        <w:tab/>
      </w:r>
    </w:p>
    <w:p w:rsidR="002D0FCC" w:rsidRPr="00432BD1" w:rsidRDefault="002D0FCC" w:rsidP="00A97664">
      <w:hyperlink r:id="rId43" w:history="1">
        <w:r w:rsidRPr="00432BD1">
          <w:rPr>
            <w:rStyle w:val="Hyperlink"/>
          </w:rPr>
          <w:t>http://www.sulinet.hu/ikt/</w:t>
        </w:r>
      </w:hyperlink>
    </w:p>
    <w:p w:rsidR="002D0FCC" w:rsidRDefault="002D0FCC" w:rsidP="00A97664"/>
    <w:p w:rsidR="002D0FCC" w:rsidRPr="00460F03" w:rsidRDefault="002D0FCC" w:rsidP="00A97664">
      <w:r w:rsidRPr="00432BD1">
        <w:t xml:space="preserve">Digitális taneszközök: </w:t>
      </w:r>
      <w:r w:rsidRPr="00432BD1">
        <w:br/>
      </w:r>
      <w:hyperlink r:id="rId44" w:history="1">
        <w:r w:rsidRPr="00460F03">
          <w:rPr>
            <w:rStyle w:val="Hyperlink"/>
          </w:rPr>
          <w:t>http://www.sulinet.hu/ikt/?p=digitalis_taneszkozok&amp;PHPSESSID=d8fc367df3509be84bde905399f61786</w:t>
        </w:r>
      </w:hyperlink>
    </w:p>
    <w:p w:rsidR="002D0FCC" w:rsidRDefault="002D0FCC" w:rsidP="00A97664"/>
    <w:p w:rsidR="002D0FCC" w:rsidRDefault="002D0FCC" w:rsidP="00A97664">
      <w:r w:rsidRPr="00432BD1">
        <w:t>IKT műhely:</w:t>
      </w:r>
      <w:r w:rsidRPr="00432BD1">
        <w:tab/>
      </w:r>
      <w:r w:rsidRPr="00432BD1">
        <w:tab/>
      </w:r>
      <w:r w:rsidRPr="00432BD1">
        <w:tab/>
      </w:r>
      <w:r w:rsidRPr="00432BD1">
        <w:tab/>
      </w:r>
    </w:p>
    <w:p w:rsidR="002D0FCC" w:rsidRPr="00432BD1" w:rsidRDefault="002D0FCC" w:rsidP="00A97664">
      <w:hyperlink r:id="rId45" w:history="1">
        <w:r w:rsidRPr="00432BD1">
          <w:rPr>
            <w:rStyle w:val="Hyperlink"/>
          </w:rPr>
          <w:t>http://www.sulinet.hu/iktmuhely/</w:t>
        </w:r>
      </w:hyperlink>
    </w:p>
    <w:p w:rsidR="002D0FCC" w:rsidRDefault="002D0FCC" w:rsidP="00A97664"/>
    <w:p w:rsidR="002D0FCC" w:rsidRPr="00432BD1" w:rsidRDefault="002D0FCC" w:rsidP="00A97664">
      <w:r w:rsidRPr="00460F03">
        <w:t>Realika (Digitális foglalkozásgyűjtemény és oktatásszervezési szoftver):</w:t>
      </w:r>
      <w:r>
        <w:t xml:space="preserve">  </w:t>
      </w:r>
      <w:hyperlink r:id="rId46" w:history="1">
        <w:r w:rsidRPr="00432BD1">
          <w:rPr>
            <w:rStyle w:val="Hyperlink"/>
          </w:rPr>
          <w:t>http://realika.educatio.hu/</w:t>
        </w:r>
      </w:hyperlink>
    </w:p>
    <w:p w:rsidR="002D0FCC" w:rsidRDefault="002D0FCC" w:rsidP="00A97664"/>
    <w:p w:rsidR="002D0FCC" w:rsidRDefault="002D0FCC" w:rsidP="00A97664">
      <w:r>
        <w:t>Realika t</w:t>
      </w:r>
      <w:r w:rsidRPr="00432BD1">
        <w:t>ananyagok:</w:t>
      </w:r>
    </w:p>
    <w:p w:rsidR="002D0FCC" w:rsidRPr="00432BD1" w:rsidRDefault="002D0FCC" w:rsidP="00A97664">
      <w:hyperlink r:id="rId47" w:history="1">
        <w:r w:rsidRPr="00432BD1">
          <w:rPr>
            <w:rStyle w:val="Hyperlink"/>
          </w:rPr>
          <w:t>http://realika.educatio.hu/ctrl.php/unregistered/courses</w:t>
        </w:r>
      </w:hyperlink>
    </w:p>
    <w:p w:rsidR="002D0FCC" w:rsidRDefault="002D0FCC" w:rsidP="00A97664"/>
    <w:p w:rsidR="002D0FCC" w:rsidRPr="00432BD1" w:rsidRDefault="002D0FCC" w:rsidP="00A97664">
      <w:r>
        <w:t>SDT</w:t>
      </w:r>
      <w:r w:rsidRPr="00432BD1">
        <w:t xml:space="preserve"> (sulinet digitális tudásbázis)</w:t>
      </w:r>
      <w:r>
        <w:t>:</w:t>
      </w:r>
      <w:r w:rsidRPr="00432BD1">
        <w:br/>
      </w:r>
      <w:hyperlink r:id="rId48" w:history="1">
        <w:r w:rsidRPr="00432BD1">
          <w:rPr>
            <w:rStyle w:val="Hyperlink"/>
          </w:rPr>
          <w:t>http://sdt.sulinet.hu/Default.aspx?cid=92c6c132-6d68-44ab-8047-681b808bd260</w:t>
        </w:r>
      </w:hyperlink>
    </w:p>
    <w:p w:rsidR="002D0FCC" w:rsidRDefault="002D0FCC" w:rsidP="00A97664"/>
    <w:p w:rsidR="002D0FCC" w:rsidRDefault="002D0FCC" w:rsidP="00A97664">
      <w:r w:rsidRPr="00432BD1">
        <w:t>SDT technikai segédanyagok:</w:t>
      </w:r>
      <w:r w:rsidRPr="00432BD1">
        <w:tab/>
      </w:r>
      <w:r w:rsidRPr="00432BD1">
        <w:tab/>
      </w:r>
    </w:p>
    <w:p w:rsidR="002D0FCC" w:rsidRPr="00432BD1" w:rsidRDefault="002D0FCC" w:rsidP="00A97664">
      <w:hyperlink r:id="rId49" w:history="1">
        <w:r w:rsidRPr="00432BD1">
          <w:rPr>
            <w:rStyle w:val="Hyperlink"/>
          </w:rPr>
          <w:t>http://www.sulinet.hu/ikt/?p=hasznos_holmik</w:t>
        </w:r>
      </w:hyperlink>
    </w:p>
    <w:p w:rsidR="002D0FCC" w:rsidRDefault="002D0FCC" w:rsidP="00A97664"/>
    <w:p w:rsidR="002D0FCC" w:rsidRDefault="002D0FCC" w:rsidP="00A97664">
      <w:r w:rsidRPr="00432BD1">
        <w:t xml:space="preserve">Tanmenetek, IKT módszertani segédletek: </w:t>
      </w:r>
      <w:r w:rsidRPr="00432BD1">
        <w:tab/>
      </w:r>
    </w:p>
    <w:p w:rsidR="002D0FCC" w:rsidRPr="00432BD1" w:rsidRDefault="002D0FCC" w:rsidP="00A97664">
      <w:hyperlink r:id="rId50" w:history="1">
        <w:r w:rsidRPr="00432BD1">
          <w:rPr>
            <w:rStyle w:val="Hyperlink"/>
          </w:rPr>
          <w:t>http://www.sulinet.hu/ikt/?p=hasznos_holmik_2</w:t>
        </w:r>
      </w:hyperlink>
    </w:p>
    <w:p w:rsidR="002D0FCC" w:rsidRDefault="002D0FCC" w:rsidP="00A97664"/>
    <w:p w:rsidR="002D0FCC" w:rsidRDefault="002D0FCC" w:rsidP="00A97664">
      <w:pPr>
        <w:jc w:val="center"/>
        <w:rPr>
          <w:b/>
          <w:bCs/>
          <w:u w:val="single"/>
        </w:rPr>
      </w:pPr>
    </w:p>
    <w:p w:rsidR="002D0FCC" w:rsidRPr="00376A27" w:rsidRDefault="002D0FCC" w:rsidP="00A97664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Smart tábla és eszközök</w:t>
      </w:r>
    </w:p>
    <w:p w:rsidR="002D0FCC" w:rsidRDefault="002D0FCC" w:rsidP="00A97664">
      <w:pPr>
        <w:jc w:val="both"/>
      </w:pPr>
    </w:p>
    <w:p w:rsidR="002D0FCC" w:rsidRDefault="002D0FCC" w:rsidP="00A97664">
      <w:pPr>
        <w:jc w:val="both"/>
      </w:pPr>
      <w:r>
        <w:t>Smart tábláról minden, képekkel, videókkal.</w:t>
      </w:r>
    </w:p>
    <w:p w:rsidR="002D0FCC" w:rsidRDefault="002D0FCC" w:rsidP="00A97664">
      <w:pPr>
        <w:jc w:val="both"/>
      </w:pPr>
      <w:hyperlink r:id="rId51" w:history="1">
        <w:r>
          <w:rPr>
            <w:rStyle w:val="Hyperlink"/>
          </w:rPr>
          <w:t>http://www.lsk.hu/smart/edu/tantermi_seta/index.html</w:t>
        </w:r>
      </w:hyperlink>
    </w:p>
    <w:p w:rsidR="002D0FCC" w:rsidRDefault="002D0FCC" w:rsidP="00A97664">
      <w:pPr>
        <w:jc w:val="both"/>
      </w:pPr>
    </w:p>
    <w:p w:rsidR="002D0FCC" w:rsidRDefault="002D0FCC" w:rsidP="00A97664">
      <w:pPr>
        <w:jc w:val="both"/>
      </w:pPr>
      <w:r>
        <w:t>Kész anyagok, és segítség Smart táblára.</w:t>
      </w:r>
    </w:p>
    <w:p w:rsidR="002D0FCC" w:rsidRDefault="002D0FCC" w:rsidP="00A97664">
      <w:pPr>
        <w:jc w:val="both"/>
      </w:pPr>
      <w:hyperlink r:id="rId52" w:history="1">
        <w:r>
          <w:rPr>
            <w:rStyle w:val="Hyperlink"/>
          </w:rPr>
          <w:t>http://sites.google.com/site/vzsuzsa/</w:t>
        </w:r>
      </w:hyperlink>
    </w:p>
    <w:p w:rsidR="002D0FCC" w:rsidRDefault="002D0FCC" w:rsidP="00A97664">
      <w:pPr>
        <w:jc w:val="both"/>
      </w:pPr>
    </w:p>
    <w:p w:rsidR="002D0FCC" w:rsidRPr="00A61576" w:rsidRDefault="002D0FCC" w:rsidP="00A97664">
      <w:pPr>
        <w:jc w:val="both"/>
        <w:rPr>
          <w:color w:val="000000"/>
        </w:rPr>
      </w:pPr>
      <w:r w:rsidRPr="00A61576">
        <w:rPr>
          <w:color w:val="000000"/>
        </w:rPr>
        <w:t xml:space="preserve">A </w:t>
      </w:r>
      <w:r w:rsidRPr="00A61576">
        <w:rPr>
          <w:rStyle w:val="Strong"/>
          <w:b w:val="0"/>
          <w:bCs w:val="0"/>
          <w:color w:val="000000"/>
        </w:rPr>
        <w:t>SMART Ideas kompetencia-fejlesztő szoftver</w:t>
      </w:r>
      <w:r w:rsidRPr="00A61576">
        <w:rPr>
          <w:color w:val="000000"/>
        </w:rPr>
        <w:t>. Dinamikus és színes térképek, illetve fogalom-gráfok készíthetők.</w:t>
      </w:r>
    </w:p>
    <w:p w:rsidR="002D0FCC" w:rsidRDefault="002D0FCC" w:rsidP="00A97664">
      <w:pPr>
        <w:jc w:val="both"/>
      </w:pPr>
      <w:hyperlink r:id="rId53" w:history="1">
        <w:r w:rsidRPr="009533A6">
          <w:rPr>
            <w:rStyle w:val="Hyperlink"/>
          </w:rPr>
          <w:t>http://www.lsk.hu/smart/edu/letoltes/ideas.html</w:t>
        </w:r>
      </w:hyperlink>
    </w:p>
    <w:p w:rsidR="002D0FCC" w:rsidRPr="00A63D68" w:rsidRDefault="002D0FCC" w:rsidP="00A97664">
      <w:pPr>
        <w:jc w:val="both"/>
      </w:pPr>
    </w:p>
    <w:p w:rsidR="002D0FCC" w:rsidRDefault="002D0FCC" w:rsidP="00A97664">
      <w:pPr>
        <w:jc w:val="both"/>
      </w:pPr>
      <w:r w:rsidRPr="00263977">
        <w:t>A budapesti Bárdos Lajos Általános Iskola és Gimnázium</w:t>
      </w:r>
      <w:r>
        <w:t xml:space="preserve"> </w:t>
      </w:r>
      <w:r w:rsidRPr="00263977">
        <w:t>honlapján</w:t>
      </w:r>
      <w:r>
        <w:t>ak</w:t>
      </w:r>
      <w:r w:rsidRPr="00263977">
        <w:t xml:space="preserve"> gyűjtemény</w:t>
      </w:r>
      <w:r>
        <w:t>e</w:t>
      </w:r>
      <w:r w:rsidRPr="00263977">
        <w:t xml:space="preserve"> </w:t>
      </w:r>
      <w:r>
        <w:t xml:space="preserve">(olyan </w:t>
      </w:r>
      <w:r w:rsidRPr="00263977">
        <w:t>magyar nyelvű flash állományok, amiket matematika órán alkalmazhatunk</w:t>
      </w:r>
      <w:r>
        <w:t>).</w:t>
      </w:r>
    </w:p>
    <w:p w:rsidR="002D0FCC" w:rsidRDefault="002D0FCC" w:rsidP="00A97664">
      <w:hyperlink r:id="rId54" w:history="1">
        <w:r w:rsidRPr="00A66DFD">
          <w:rPr>
            <w:rStyle w:val="Hyperlink"/>
          </w:rPr>
          <w:t>http://www.bardosl-bp.sulinet.hu/interaktivtabla_alkalmazasok/matematika/</w:t>
        </w:r>
      </w:hyperlink>
    </w:p>
    <w:p w:rsidR="002D0FCC" w:rsidRDefault="002D0FCC" w:rsidP="00A97664">
      <w:pPr>
        <w:jc w:val="both"/>
      </w:pPr>
    </w:p>
    <w:p w:rsidR="002D0FCC" w:rsidRDefault="002D0FCC" w:rsidP="00A97664">
      <w:r w:rsidRPr="00432BD1">
        <w:t>Interaktív oktatástechnikai portál:</w:t>
      </w:r>
      <w:r>
        <w:t xml:space="preserve"> </w:t>
      </w:r>
      <w:r>
        <w:tab/>
      </w:r>
    </w:p>
    <w:p w:rsidR="002D0FCC" w:rsidRPr="00432BD1" w:rsidRDefault="002D0FCC" w:rsidP="00A97664">
      <w:hyperlink r:id="rId55" w:history="1">
        <w:r w:rsidRPr="00432BD1">
          <w:rPr>
            <w:rStyle w:val="Hyperlink"/>
          </w:rPr>
          <w:t>http://www.iot.hu/</w:t>
        </w:r>
      </w:hyperlink>
    </w:p>
    <w:p w:rsidR="002D0FCC" w:rsidRPr="00A26AEE" w:rsidRDefault="002D0FCC" w:rsidP="009216EA">
      <w:pPr>
        <w:jc w:val="center"/>
        <w:rPr>
          <w:b/>
          <w:bCs/>
          <w:u w:val="single"/>
        </w:rPr>
      </w:pPr>
      <w:r>
        <w:br w:type="page"/>
      </w:r>
      <w:r w:rsidRPr="00A26AEE">
        <w:rPr>
          <w:b/>
          <w:bCs/>
          <w:u w:val="single"/>
        </w:rPr>
        <w:t>Angol nyelvű anyagok</w:t>
      </w:r>
    </w:p>
    <w:p w:rsidR="002D0FCC" w:rsidRDefault="002D0FCC" w:rsidP="00A97664"/>
    <w:p w:rsidR="002D0FCC" w:rsidRDefault="002D0FCC" w:rsidP="00A97664"/>
    <w:p w:rsidR="002D0FCC" w:rsidRPr="00432BD1" w:rsidRDefault="002D0FCC" w:rsidP="00A97664">
      <w:r w:rsidRPr="00432BD1">
        <w:t>LEARNING RESOURCE EXCHANGE FOR SCHOOLS (</w:t>
      </w:r>
      <w:r w:rsidRPr="00432BD1">
        <w:rPr>
          <w:rFonts w:ascii="Arial" w:hAnsi="Arial" w:cs="Arial"/>
          <w:sz w:val="18"/>
          <w:szCs w:val="18"/>
        </w:rPr>
        <w:t>Tananyagtartalom-csere (LRE) iskolai portál</w:t>
      </w:r>
      <w:r w:rsidRPr="00432BD1">
        <w:t>)</w:t>
      </w:r>
      <w:r w:rsidRPr="00432BD1">
        <w:br/>
      </w:r>
      <w:hyperlink r:id="rId56" w:history="1">
        <w:r w:rsidRPr="00432BD1">
          <w:rPr>
            <w:rStyle w:val="Hyperlink"/>
          </w:rPr>
          <w:t>http://lreforschools.eun.org/LRE-Portal/Index.iface</w:t>
        </w:r>
      </w:hyperlink>
    </w:p>
    <w:p w:rsidR="002D0FCC" w:rsidRDefault="002D0FCC" w:rsidP="00A97664"/>
    <w:p w:rsidR="002D0FCC" w:rsidRPr="00432BD1" w:rsidRDefault="002D0FCC" w:rsidP="00A97664">
      <w:r w:rsidRPr="00432BD1">
        <w:t>European Schoolnet: (angol nyelvű oldal)</w:t>
      </w:r>
      <w:r w:rsidRPr="00432BD1">
        <w:br/>
      </w:r>
      <w:hyperlink r:id="rId57" w:history="1">
        <w:r w:rsidRPr="00432BD1">
          <w:rPr>
            <w:rStyle w:val="Hyperlink"/>
          </w:rPr>
          <w:t>http://www.eun.org/web/guest;jsessionid=7E03A406CA46BA39D786974244E20D6F</w:t>
        </w:r>
      </w:hyperlink>
    </w:p>
    <w:p w:rsidR="002D0FCC" w:rsidRDefault="002D0FCC" w:rsidP="00A97664"/>
    <w:p w:rsidR="002D0FCC" w:rsidRDefault="002D0FCC" w:rsidP="00A97664">
      <w:r w:rsidRPr="00432BD1">
        <w:t>Sunflower animációk:</w:t>
      </w:r>
    </w:p>
    <w:p w:rsidR="002D0FCC" w:rsidRPr="00432BD1" w:rsidRDefault="002D0FCC" w:rsidP="00A97664">
      <w:hyperlink r:id="rId58" w:history="1">
        <w:r w:rsidRPr="00432BD1">
          <w:rPr>
            <w:rStyle w:val="Hyperlink"/>
          </w:rPr>
          <w:t>http://sdt.sulinet.hu/sunflower/SMS/start.htm</w:t>
        </w:r>
      </w:hyperlink>
    </w:p>
    <w:p w:rsidR="002D0FCC" w:rsidRDefault="002D0FCC" w:rsidP="00A97664">
      <w:pPr>
        <w:tabs>
          <w:tab w:val="left" w:pos="4860"/>
        </w:tabs>
      </w:pPr>
    </w:p>
    <w:p w:rsidR="002D0FCC" w:rsidRDefault="002D0FCC" w:rsidP="00A97664">
      <w:pPr>
        <w:tabs>
          <w:tab w:val="left" w:pos="4860"/>
        </w:tabs>
      </w:pPr>
      <w:r w:rsidRPr="00432BD1">
        <w:t>e-Twinning (Európai iskolák közösségének oldala):</w:t>
      </w:r>
    </w:p>
    <w:p w:rsidR="002D0FCC" w:rsidRDefault="002D0FCC" w:rsidP="00A97664">
      <w:pPr>
        <w:tabs>
          <w:tab w:val="left" w:pos="4860"/>
        </w:tabs>
      </w:pPr>
      <w:hyperlink r:id="rId59" w:history="1">
        <w:r w:rsidRPr="00432BD1">
          <w:rPr>
            <w:rStyle w:val="Hyperlink"/>
          </w:rPr>
          <w:t>http://www.etwinning.net/hu/pub/index.htm</w:t>
        </w:r>
      </w:hyperlink>
      <w:r w:rsidRPr="00432BD1">
        <w:br/>
      </w:r>
    </w:p>
    <w:p w:rsidR="002D0FCC" w:rsidRDefault="002D0FCC" w:rsidP="00A97664">
      <w:pPr>
        <w:jc w:val="both"/>
      </w:pPr>
      <w:r>
        <w:t xml:space="preserve">Geometria: </w:t>
      </w:r>
    </w:p>
    <w:p w:rsidR="002D0FCC" w:rsidRDefault="002D0FCC" w:rsidP="00A97664">
      <w:pPr>
        <w:jc w:val="both"/>
      </w:pPr>
      <w:hyperlink r:id="rId60" w:history="1">
        <w:r>
          <w:rPr>
            <w:rStyle w:val="Hyperlink"/>
          </w:rPr>
          <w:t>http://www.scienceu.com/geometry/</w:t>
        </w:r>
      </w:hyperlink>
    </w:p>
    <w:p w:rsidR="002D0FCC" w:rsidRDefault="002D0FCC" w:rsidP="00A97664">
      <w:pPr>
        <w:jc w:val="both"/>
      </w:pPr>
    </w:p>
    <w:p w:rsidR="002D0FCC" w:rsidRDefault="002D0FCC" w:rsidP="00A97664">
      <w:pPr>
        <w:jc w:val="both"/>
      </w:pPr>
      <w:r>
        <w:t>Interaktív matematikai oldalak.</w:t>
      </w:r>
    </w:p>
    <w:p w:rsidR="002D0FCC" w:rsidRDefault="002D0FCC" w:rsidP="00A97664">
      <w:pPr>
        <w:jc w:val="both"/>
      </w:pPr>
      <w:hyperlink r:id="rId61" w:history="1">
        <w:r>
          <w:rPr>
            <w:rStyle w:val="Hyperlink"/>
          </w:rPr>
          <w:t>http://nlvm.usu.edu/</w:t>
        </w:r>
      </w:hyperlink>
    </w:p>
    <w:p w:rsidR="002D0FCC" w:rsidRDefault="002D0FCC" w:rsidP="00A97664">
      <w:pPr>
        <w:jc w:val="both"/>
      </w:pPr>
      <w:hyperlink r:id="rId62" w:history="1">
        <w:r>
          <w:rPr>
            <w:rStyle w:val="Hyperlink"/>
          </w:rPr>
          <w:t>http://www.cut-the-knot.org/index.shtml</w:t>
        </w:r>
      </w:hyperlink>
    </w:p>
    <w:p w:rsidR="002D0FCC" w:rsidRDefault="002D0FCC" w:rsidP="00A97664">
      <w:pPr>
        <w:jc w:val="both"/>
        <w:rPr>
          <w:b/>
          <w:bCs/>
        </w:rPr>
      </w:pPr>
    </w:p>
    <w:p w:rsidR="002D0FCC" w:rsidRDefault="002D0FCC" w:rsidP="00A97664">
      <w:pPr>
        <w:jc w:val="both"/>
      </w:pPr>
      <w:r>
        <w:t>Kész matematika animációk:</w:t>
      </w:r>
    </w:p>
    <w:p w:rsidR="002D0FCC" w:rsidRDefault="002D0FCC" w:rsidP="00A97664">
      <w:pPr>
        <w:jc w:val="both"/>
      </w:pPr>
      <w:hyperlink r:id="rId63" w:history="1">
        <w:r w:rsidRPr="00006C84">
          <w:rPr>
            <w:rStyle w:val="Hyperlink"/>
          </w:rPr>
          <w:t>http://dmentrard.free.fr/GEOGEBRA/Maths/accueilmath.htm</w:t>
        </w:r>
      </w:hyperlink>
    </w:p>
    <w:p w:rsidR="002D0FCC" w:rsidRDefault="002D0FCC" w:rsidP="00A97664">
      <w:pPr>
        <w:jc w:val="both"/>
      </w:pPr>
    </w:p>
    <w:p w:rsidR="002D0FCC" w:rsidRDefault="002D0FCC" w:rsidP="00A97664">
      <w:pPr>
        <w:jc w:val="both"/>
      </w:pPr>
      <w:r w:rsidRPr="003C26E5">
        <w:t xml:space="preserve">ScienceSpot </w:t>
      </w:r>
      <w:r>
        <w:t>(Hatalmas</w:t>
      </w:r>
      <w:r w:rsidRPr="003C26E5">
        <w:t xml:space="preserve"> mennyiségű óravázlat angol nyelven. Az óravázlatok több</w:t>
      </w:r>
      <w:r>
        <w:t>ségéhez jár kiadható munkalap</w:t>
      </w:r>
      <w:r w:rsidRPr="003C26E5">
        <w:t xml:space="preserve"> és/vagy powerpoint bemutató is.</w:t>
      </w:r>
      <w:r>
        <w:t>)</w:t>
      </w:r>
    </w:p>
    <w:p w:rsidR="002D0FCC" w:rsidRDefault="002D0FCC" w:rsidP="00A97664">
      <w:hyperlink r:id="rId64" w:history="1">
        <w:r>
          <w:rPr>
            <w:rStyle w:val="Hyperlink"/>
          </w:rPr>
          <w:t>http://www.sciencespot.net/Pages/classroom.html</w:t>
        </w:r>
      </w:hyperlink>
    </w:p>
    <w:p w:rsidR="002D0FCC" w:rsidRDefault="002D0FCC" w:rsidP="00A97664"/>
    <w:p w:rsidR="002D0FCC" w:rsidRDefault="002D0FCC" w:rsidP="00A97664">
      <w:r w:rsidRPr="00D20BA6">
        <w:t>Nobel alapítvány oktatási játéka.</w:t>
      </w:r>
    </w:p>
    <w:p w:rsidR="002D0FCC" w:rsidRDefault="002D0FCC" w:rsidP="00A97664">
      <w:pPr>
        <w:jc w:val="both"/>
      </w:pPr>
      <w:hyperlink r:id="rId65" w:history="1">
        <w:r>
          <w:rPr>
            <w:rStyle w:val="Hyperlink"/>
          </w:rPr>
          <w:t>http://nobelprize.org/educational_games/</w:t>
        </w:r>
      </w:hyperlink>
    </w:p>
    <w:p w:rsidR="002D0FCC" w:rsidRPr="00D20BA6" w:rsidRDefault="002D0FCC" w:rsidP="00A97664"/>
    <w:p w:rsidR="002D0FCC" w:rsidRDefault="002D0FCC" w:rsidP="00A97664">
      <w:pPr>
        <w:jc w:val="both"/>
      </w:pPr>
      <w:r>
        <w:t>Népszerű oktatási játékok.</w:t>
      </w:r>
    </w:p>
    <w:p w:rsidR="002D0FCC" w:rsidRDefault="002D0FCC" w:rsidP="00A97664">
      <w:pPr>
        <w:jc w:val="both"/>
      </w:pPr>
      <w:hyperlink r:id="rId66" w:history="1">
        <w:r>
          <w:rPr>
            <w:rStyle w:val="Hyperlink"/>
          </w:rPr>
          <w:t>http://www.mrnussbaum.com/populargames.htm</w:t>
        </w:r>
      </w:hyperlink>
      <w:r>
        <w:t xml:space="preserve"> </w:t>
      </w:r>
    </w:p>
    <w:p w:rsidR="002D0FCC" w:rsidRDefault="002D0FCC" w:rsidP="00A97664">
      <w:pPr>
        <w:jc w:val="both"/>
      </w:pPr>
    </w:p>
    <w:p w:rsidR="002D0FCC" w:rsidRPr="006C287F" w:rsidRDefault="002D0FCC" w:rsidP="00A97664">
      <w:pPr>
        <w:autoSpaceDE w:val="0"/>
        <w:autoSpaceDN w:val="0"/>
        <w:adjustRightInd w:val="0"/>
        <w:rPr>
          <w:rFonts w:ascii="TTE1FB4668t00" w:hAnsi="TTE1FB4668t00" w:cs="TTE1FB4668t00"/>
          <w:color w:val="000000"/>
        </w:rPr>
      </w:pPr>
      <w:r>
        <w:rPr>
          <w:rFonts w:ascii="TTE1FB4668t00" w:hAnsi="TTE1FB4668t00" w:cs="TTE1FB4668t00"/>
          <w:color w:val="000000"/>
        </w:rPr>
        <w:t>Érdekességek a prímszámokról.</w:t>
      </w:r>
    </w:p>
    <w:p w:rsidR="002D0FCC" w:rsidRDefault="002D0FCC" w:rsidP="00A97664">
      <w:pPr>
        <w:autoSpaceDE w:val="0"/>
        <w:autoSpaceDN w:val="0"/>
        <w:adjustRightInd w:val="0"/>
        <w:rPr>
          <w:rFonts w:ascii="TTE1FB4668t00" w:hAnsi="TTE1FB4668t00" w:cs="TTE1FB4668t00"/>
          <w:color w:val="000000"/>
        </w:rPr>
      </w:pPr>
      <w:hyperlink r:id="rId67" w:history="1">
        <w:r w:rsidRPr="007535B7">
          <w:rPr>
            <w:rStyle w:val="Hyperlink"/>
            <w:rFonts w:ascii="TTE1FB4668t00" w:hAnsi="TTE1FB4668t00" w:cs="TTE1FB4668t00"/>
          </w:rPr>
          <w:t>http://primes.utm.edu/</w:t>
        </w:r>
      </w:hyperlink>
    </w:p>
    <w:p w:rsidR="002D0FCC" w:rsidRPr="003A2E69" w:rsidRDefault="002D0FCC" w:rsidP="00A97664">
      <w:pPr>
        <w:jc w:val="both"/>
      </w:pPr>
    </w:p>
    <w:p w:rsidR="002D0FCC" w:rsidRDefault="002D0FCC" w:rsidP="004A33A2">
      <w:pPr>
        <w:rPr>
          <w:b/>
          <w:bCs/>
        </w:rPr>
      </w:pPr>
    </w:p>
    <w:sectPr w:rsidR="002D0FCC" w:rsidSect="00A26D1F">
      <w:headerReference w:type="default" r:id="rId68"/>
      <w:footerReference w:type="default" r:id="rId69"/>
      <w:pgSz w:w="11906" w:h="16838"/>
      <w:pgMar w:top="1417" w:right="1417" w:bottom="1417" w:left="1417" w:header="56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FCC" w:rsidRDefault="002D0FCC" w:rsidP="000E0E26">
      <w:r>
        <w:separator/>
      </w:r>
    </w:p>
  </w:endnote>
  <w:endnote w:type="continuationSeparator" w:id="0">
    <w:p w:rsidR="002D0FCC" w:rsidRDefault="002D0FCC" w:rsidP="000E0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TE1FB466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FB02E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FCC" w:rsidRDefault="002D0FCC">
    <w:pPr>
      <w:pStyle w:val="Footer"/>
    </w:pPr>
    <w:fldSimple w:instr=" PAGE   \* MERGEFORMAT ">
      <w:r>
        <w:rPr>
          <w:noProof/>
        </w:rPr>
        <w:t>1</w:t>
      </w:r>
    </w:fldSimple>
  </w:p>
  <w:p w:rsidR="002D0FCC" w:rsidRDefault="002D0F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FCC" w:rsidRDefault="002D0FCC" w:rsidP="000E0E26">
      <w:r>
        <w:separator/>
      </w:r>
    </w:p>
  </w:footnote>
  <w:footnote w:type="continuationSeparator" w:id="0">
    <w:p w:rsidR="002D0FCC" w:rsidRDefault="002D0FCC" w:rsidP="000E0E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FCC" w:rsidRDefault="002D0FCC" w:rsidP="001006D0">
    <w:pPr>
      <w:pStyle w:val="Header"/>
      <w:rPr>
        <w:b/>
        <w:bCs/>
        <w:sz w:val="28"/>
        <w:szCs w:val="28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" style="position:absolute;margin-left:396pt;margin-top:-.55pt;width:61.25pt;height:81pt;z-index:-251656192" wrapcoords="-263 0 -263 21400 21600 21400 21600 0 -263 0">
          <v:imagedata r:id="rId1" o:title=""/>
          <w10:wrap type="tight"/>
        </v:shape>
      </w:pict>
    </w:r>
    <w:r>
      <w:rPr>
        <w:noProof/>
      </w:rPr>
      <w:pict>
        <v:shape id="_x0000_s2050" type="#_x0000_t75" style="position:absolute;margin-left:1.5pt;margin-top:-5.55pt;width:196.5pt;height:48.65pt;z-index:251661312">
          <v:imagedata r:id="rId2" o:title=""/>
        </v:shape>
      </w:pict>
    </w:r>
    <w:r>
      <w:rPr>
        <w:b/>
        <w:bCs/>
        <w:sz w:val="28"/>
        <w:szCs w:val="28"/>
      </w:rPr>
      <w:tab/>
    </w:r>
  </w:p>
  <w:p w:rsidR="002D0FCC" w:rsidRDefault="002D0FCC" w:rsidP="001006D0">
    <w:pPr>
      <w:pStyle w:val="Header"/>
      <w:rPr>
        <w:b/>
        <w:bCs/>
        <w:sz w:val="28"/>
        <w:szCs w:val="28"/>
      </w:rPr>
    </w:pPr>
    <w:r>
      <w:rPr>
        <w:b/>
        <w:bCs/>
        <w:sz w:val="28"/>
        <w:szCs w:val="28"/>
      </w:rPr>
      <w:tab/>
      <w:t xml:space="preserve">                                     </w:t>
    </w:r>
    <w:r>
      <w:rPr>
        <w:b/>
        <w:bCs/>
        <w:color w:val="333399"/>
        <w:sz w:val="28"/>
        <w:szCs w:val="28"/>
      </w:rPr>
      <w:t>TÁMOP 3.1.4/08/2.-2009-0094</w:t>
    </w:r>
  </w:p>
  <w:p w:rsidR="002D0FCC" w:rsidRDefault="002D0FCC" w:rsidP="001006D0">
    <w:pPr>
      <w:pStyle w:val="Header"/>
      <w:jc w:val="center"/>
      <w:rPr>
        <w:b/>
        <w:bCs/>
        <w:i/>
        <w:iCs/>
        <w:color w:val="333399"/>
      </w:rPr>
    </w:pPr>
  </w:p>
  <w:p w:rsidR="002D0FCC" w:rsidRDefault="002D0FCC" w:rsidP="001006D0">
    <w:pPr>
      <w:pStyle w:val="Header"/>
      <w:jc w:val="center"/>
      <w:rPr>
        <w:b/>
        <w:bCs/>
        <w:i/>
        <w:iCs/>
        <w:color w:val="0000FF"/>
      </w:rPr>
    </w:pPr>
  </w:p>
  <w:p w:rsidR="002D0FCC" w:rsidRDefault="002D0FCC" w:rsidP="001006D0">
    <w:pPr>
      <w:pStyle w:val="Header"/>
      <w:jc w:val="center"/>
      <w:rPr>
        <w:b/>
        <w:bCs/>
        <w:i/>
        <w:iCs/>
        <w:color w:val="0000FF"/>
      </w:rPr>
    </w:pPr>
  </w:p>
  <w:p w:rsidR="002D0FCC" w:rsidRDefault="002D0FCC" w:rsidP="001006D0">
    <w:pPr>
      <w:pStyle w:val="Header"/>
      <w:pBdr>
        <w:bottom w:val="single" w:sz="12" w:space="1" w:color="auto"/>
      </w:pBdr>
      <w:jc w:val="center"/>
      <w:rPr>
        <w:b/>
        <w:bCs/>
        <w:i/>
        <w:iCs/>
        <w:color w:val="333399"/>
      </w:rPr>
    </w:pPr>
    <w:r w:rsidRPr="00D518E7">
      <w:rPr>
        <w:b/>
        <w:bCs/>
        <w:i/>
        <w:iCs/>
        <w:color w:val="333399"/>
      </w:rPr>
      <w:t>„Oktatásfejlesztés Baja Város Önkormányzata által fenntartott intézményekben”</w:t>
    </w:r>
  </w:p>
  <w:p w:rsidR="002D0FCC" w:rsidRPr="00D518E7" w:rsidRDefault="002D0FCC" w:rsidP="001006D0">
    <w:pPr>
      <w:pStyle w:val="Header"/>
      <w:pBdr>
        <w:bottom w:val="single" w:sz="12" w:space="1" w:color="auto"/>
      </w:pBdr>
      <w:jc w:val="center"/>
      <w:rPr>
        <w:b/>
        <w:bCs/>
        <w:i/>
        <w:iCs/>
        <w:color w:val="333399"/>
      </w:rPr>
    </w:pPr>
  </w:p>
  <w:p w:rsidR="002D0FCC" w:rsidRDefault="002D0FCC" w:rsidP="001006D0">
    <w:pPr>
      <w:pStyle w:val="Header"/>
    </w:pPr>
    <w:r>
      <w:t>6500 Baja, Szentháromság tér 1.</w:t>
    </w:r>
    <w:r>
      <w:tab/>
      <w:t xml:space="preserve">                                                                   </w:t>
    </w:r>
    <w:r w:rsidRPr="00EF39ED">
      <w:rPr>
        <w:sz w:val="22"/>
        <w:szCs w:val="22"/>
      </w:rPr>
      <w:t>Tel.: (79) 527-100</w:t>
    </w:r>
  </w:p>
  <w:p w:rsidR="002D0FCC" w:rsidRDefault="002D0FCC" w:rsidP="001006D0">
    <w:pPr>
      <w:pStyle w:val="Header"/>
    </w:pPr>
    <w:r>
      <w:t xml:space="preserve">    </w:t>
    </w:r>
    <w:r>
      <w:tab/>
      <w:t xml:space="preserve">                                                                                                                   www.bajavaros.hu</w:t>
    </w:r>
  </w:p>
  <w:p w:rsidR="002D0FCC" w:rsidRPr="0072079F" w:rsidRDefault="002D0FC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574B4"/>
    <w:multiLevelType w:val="hybridMultilevel"/>
    <w:tmpl w:val="BA96BC36"/>
    <w:lvl w:ilvl="0" w:tplc="E6723E8A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eastAsia="Times New Roman" w:hAnsi="Symbol" w:hint="default"/>
        <w:u w:val="single"/>
      </w:rPr>
    </w:lvl>
    <w:lvl w:ilvl="1" w:tplc="040E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cs="Wingdings" w:hint="default"/>
      </w:rPr>
    </w:lvl>
  </w:abstractNum>
  <w:abstractNum w:abstractNumId="1">
    <w:nsid w:val="74B76586"/>
    <w:multiLevelType w:val="hybridMultilevel"/>
    <w:tmpl w:val="AAAC3AAC"/>
    <w:lvl w:ilvl="0" w:tplc="040E000F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5040"/>
        </w:tabs>
        <w:ind w:left="50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5760"/>
        </w:tabs>
        <w:ind w:left="57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6480"/>
        </w:tabs>
        <w:ind w:left="64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7200"/>
        </w:tabs>
        <w:ind w:left="72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7920"/>
        </w:tabs>
        <w:ind w:left="79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8640"/>
        </w:tabs>
        <w:ind w:left="86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9360"/>
        </w:tabs>
        <w:ind w:left="93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10080"/>
        </w:tabs>
        <w:ind w:left="100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1E09"/>
    <w:rsid w:val="00006C84"/>
    <w:rsid w:val="00014BB3"/>
    <w:rsid w:val="000610CA"/>
    <w:rsid w:val="000836B7"/>
    <w:rsid w:val="000E0E26"/>
    <w:rsid w:val="001006D0"/>
    <w:rsid w:val="001932D1"/>
    <w:rsid w:val="001D77C3"/>
    <w:rsid w:val="002255C6"/>
    <w:rsid w:val="00234A36"/>
    <w:rsid w:val="00263977"/>
    <w:rsid w:val="0028311A"/>
    <w:rsid w:val="002D0FCC"/>
    <w:rsid w:val="00331510"/>
    <w:rsid w:val="00342707"/>
    <w:rsid w:val="00346D9B"/>
    <w:rsid w:val="00353853"/>
    <w:rsid w:val="00365AE8"/>
    <w:rsid w:val="00366BE5"/>
    <w:rsid w:val="003737C4"/>
    <w:rsid w:val="00376A27"/>
    <w:rsid w:val="0039055F"/>
    <w:rsid w:val="003A0E8F"/>
    <w:rsid w:val="003A2E69"/>
    <w:rsid w:val="003C26E5"/>
    <w:rsid w:val="003F0F9E"/>
    <w:rsid w:val="00432BD1"/>
    <w:rsid w:val="00443307"/>
    <w:rsid w:val="00460F03"/>
    <w:rsid w:val="004A33A2"/>
    <w:rsid w:val="00536570"/>
    <w:rsid w:val="00541587"/>
    <w:rsid w:val="005458B5"/>
    <w:rsid w:val="00557968"/>
    <w:rsid w:val="00576D5D"/>
    <w:rsid w:val="00583EF4"/>
    <w:rsid w:val="00593A9B"/>
    <w:rsid w:val="005C31CD"/>
    <w:rsid w:val="005D5C26"/>
    <w:rsid w:val="005E1E09"/>
    <w:rsid w:val="005F4218"/>
    <w:rsid w:val="0067601A"/>
    <w:rsid w:val="00680FF9"/>
    <w:rsid w:val="006932BF"/>
    <w:rsid w:val="006C287F"/>
    <w:rsid w:val="006E1A77"/>
    <w:rsid w:val="0072079F"/>
    <w:rsid w:val="007513B8"/>
    <w:rsid w:val="007535B7"/>
    <w:rsid w:val="0076444B"/>
    <w:rsid w:val="0078181D"/>
    <w:rsid w:val="0085649A"/>
    <w:rsid w:val="008861DE"/>
    <w:rsid w:val="008957F3"/>
    <w:rsid w:val="008E037F"/>
    <w:rsid w:val="008E274C"/>
    <w:rsid w:val="009216EA"/>
    <w:rsid w:val="00936097"/>
    <w:rsid w:val="009533A6"/>
    <w:rsid w:val="009D1D47"/>
    <w:rsid w:val="00A2209E"/>
    <w:rsid w:val="00A26AEE"/>
    <w:rsid w:val="00A26D1F"/>
    <w:rsid w:val="00A60A6F"/>
    <w:rsid w:val="00A61576"/>
    <w:rsid w:val="00A63D68"/>
    <w:rsid w:val="00A66DFD"/>
    <w:rsid w:val="00A71C39"/>
    <w:rsid w:val="00A761A5"/>
    <w:rsid w:val="00A97664"/>
    <w:rsid w:val="00B436D1"/>
    <w:rsid w:val="00B730CA"/>
    <w:rsid w:val="00B74766"/>
    <w:rsid w:val="00C2731D"/>
    <w:rsid w:val="00C3248A"/>
    <w:rsid w:val="00C35D4C"/>
    <w:rsid w:val="00CC45D1"/>
    <w:rsid w:val="00D20BA6"/>
    <w:rsid w:val="00D45336"/>
    <w:rsid w:val="00D518E7"/>
    <w:rsid w:val="00D7538E"/>
    <w:rsid w:val="00DA6C5C"/>
    <w:rsid w:val="00DC4A5F"/>
    <w:rsid w:val="00DC5A9A"/>
    <w:rsid w:val="00DD21DB"/>
    <w:rsid w:val="00E04A41"/>
    <w:rsid w:val="00E14158"/>
    <w:rsid w:val="00E75371"/>
    <w:rsid w:val="00EB2586"/>
    <w:rsid w:val="00EB47E6"/>
    <w:rsid w:val="00EF39ED"/>
    <w:rsid w:val="00EF7B96"/>
    <w:rsid w:val="00F45D77"/>
    <w:rsid w:val="00F96CA2"/>
    <w:rsid w:val="00FA551E"/>
    <w:rsid w:val="00FD0B07"/>
    <w:rsid w:val="00FE4AE1"/>
    <w:rsid w:val="00FF0FE9"/>
    <w:rsid w:val="00FF5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E0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E1E09"/>
    <w:pPr>
      <w:keepNext/>
      <w:jc w:val="center"/>
      <w:outlineLvl w:val="0"/>
    </w:pPr>
    <w:rPr>
      <w:b/>
      <w:bCs/>
      <w:caps/>
      <w:spacing w:val="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E1E09"/>
    <w:rPr>
      <w:rFonts w:ascii="Times New Roman" w:hAnsi="Times New Roman" w:cs="Times New Roman"/>
      <w:b/>
      <w:bCs/>
      <w:caps/>
      <w:spacing w:val="40"/>
      <w:sz w:val="24"/>
      <w:szCs w:val="24"/>
      <w:lang w:eastAsia="hu-HU"/>
    </w:rPr>
  </w:style>
  <w:style w:type="table" w:styleId="TableGrid">
    <w:name w:val="Table Grid"/>
    <w:basedOn w:val="TableNormal"/>
    <w:uiPriority w:val="99"/>
    <w:rsid w:val="005E1E09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5E1E09"/>
    <w:pPr>
      <w:jc w:val="center"/>
    </w:pPr>
    <w:rPr>
      <w:rFonts w:ascii="Arial" w:hAnsi="Arial" w:cs="Arial"/>
      <w:b/>
      <w:b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locked/>
    <w:rsid w:val="005E1E09"/>
    <w:rPr>
      <w:rFonts w:ascii="Arial" w:hAnsi="Arial" w:cs="Arial"/>
      <w:b/>
      <w:bCs/>
      <w:sz w:val="20"/>
      <w:szCs w:val="20"/>
      <w:u w:val="single"/>
      <w:lang w:eastAsia="hu-HU"/>
    </w:rPr>
  </w:style>
  <w:style w:type="paragraph" w:styleId="BodyTextIndent">
    <w:name w:val="Body Text Indent"/>
    <w:basedOn w:val="Normal"/>
    <w:link w:val="BodyTextIndentChar"/>
    <w:uiPriority w:val="99"/>
    <w:rsid w:val="005E1E09"/>
    <w:pPr>
      <w:spacing w:after="120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E1E09"/>
    <w:rPr>
      <w:rFonts w:ascii="Times New Roman" w:hAnsi="Times New Roman" w:cs="Times New Roman"/>
      <w:sz w:val="20"/>
      <w:szCs w:val="20"/>
      <w:lang w:eastAsia="hu-HU"/>
    </w:rPr>
  </w:style>
  <w:style w:type="paragraph" w:styleId="BalloonText">
    <w:name w:val="Balloon Text"/>
    <w:basedOn w:val="Normal"/>
    <w:link w:val="BalloonTextChar"/>
    <w:uiPriority w:val="99"/>
    <w:semiHidden/>
    <w:rsid w:val="005E1E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1E09"/>
    <w:rPr>
      <w:rFonts w:ascii="Tahoma" w:hAnsi="Tahoma" w:cs="Tahoma"/>
      <w:sz w:val="16"/>
      <w:szCs w:val="16"/>
      <w:lang w:eastAsia="hu-HU"/>
    </w:rPr>
  </w:style>
  <w:style w:type="paragraph" w:styleId="Header">
    <w:name w:val="header"/>
    <w:basedOn w:val="Normal"/>
    <w:link w:val="HeaderChar"/>
    <w:uiPriority w:val="99"/>
    <w:semiHidden/>
    <w:rsid w:val="000E0E2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E0E26"/>
    <w:rPr>
      <w:rFonts w:ascii="Times New Roman" w:hAnsi="Times New Roman" w:cs="Times New Roman"/>
      <w:sz w:val="24"/>
      <w:szCs w:val="24"/>
      <w:lang w:eastAsia="hu-HU"/>
    </w:rPr>
  </w:style>
  <w:style w:type="paragraph" w:styleId="Footer">
    <w:name w:val="footer"/>
    <w:basedOn w:val="Normal"/>
    <w:link w:val="FooterChar"/>
    <w:uiPriority w:val="99"/>
    <w:rsid w:val="000E0E2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E0E26"/>
    <w:rPr>
      <w:rFonts w:ascii="Times New Roman" w:hAnsi="Times New Roman" w:cs="Times New Roman"/>
      <w:sz w:val="24"/>
      <w:szCs w:val="24"/>
      <w:lang w:eastAsia="hu-HU"/>
    </w:rPr>
  </w:style>
  <w:style w:type="paragraph" w:customStyle="1" w:styleId="H1">
    <w:name w:val="H1"/>
    <w:basedOn w:val="Normal"/>
    <w:next w:val="Normal"/>
    <w:uiPriority w:val="99"/>
    <w:rsid w:val="00A97664"/>
    <w:pPr>
      <w:keepNext/>
      <w:autoSpaceDE w:val="0"/>
      <w:autoSpaceDN w:val="0"/>
      <w:adjustRightInd w:val="0"/>
      <w:spacing w:before="100" w:after="100"/>
      <w:outlineLvl w:val="1"/>
    </w:pPr>
    <w:rPr>
      <w:rFonts w:eastAsia="Calibri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rsid w:val="00A97664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locked/>
    <w:rsid w:val="00A97664"/>
    <w:rPr>
      <w:b/>
      <w:bCs/>
    </w:rPr>
  </w:style>
  <w:style w:type="character" w:styleId="FollowedHyperlink">
    <w:name w:val="FollowedHyperlink"/>
    <w:basedOn w:val="DefaultParagraphFont"/>
    <w:uiPriority w:val="99"/>
    <w:rsid w:val="00B436D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marconi.hu/" TargetMode="External"/><Relationship Id="rId18" Type="http://schemas.openxmlformats.org/officeDocument/2006/relationships/hyperlink" Target="http://www.geogebra.org" TargetMode="External"/><Relationship Id="rId26" Type="http://schemas.openxmlformats.org/officeDocument/2006/relationships/hyperlink" Target="http://thesaurus.maths.org/mmkb/view.html" TargetMode="External"/><Relationship Id="rId39" Type="http://schemas.openxmlformats.org/officeDocument/2006/relationships/hyperlink" Target="http://ofi.hu/" TargetMode="External"/><Relationship Id="rId21" Type="http://schemas.openxmlformats.org/officeDocument/2006/relationships/hyperlink" Target="http://www.ide.sk/index.php?aktdir=matek&amp;pld=oktprg.htm" TargetMode="External"/><Relationship Id="rId34" Type="http://schemas.openxmlformats.org/officeDocument/2006/relationships/hyperlink" Target="http://www.sulinet.hu/tart/fkat/Kc" TargetMode="External"/><Relationship Id="rId42" Type="http://schemas.openxmlformats.org/officeDocument/2006/relationships/hyperlink" Target="ftp://ftp.oki.hu/download/kvk/712/712-fejlesztofeladatok.pdf" TargetMode="External"/><Relationship Id="rId47" Type="http://schemas.openxmlformats.org/officeDocument/2006/relationships/hyperlink" Target="http://realika.educatio.hu/ctrl.php/unregistered/courses" TargetMode="External"/><Relationship Id="rId50" Type="http://schemas.openxmlformats.org/officeDocument/2006/relationships/hyperlink" Target="http://www.sulinet.hu/ikt/?p=hasznos_holmik_2" TargetMode="External"/><Relationship Id="rId55" Type="http://schemas.openxmlformats.org/officeDocument/2006/relationships/hyperlink" Target="http://www.iot.hu/" TargetMode="External"/><Relationship Id="rId63" Type="http://schemas.openxmlformats.org/officeDocument/2006/relationships/hyperlink" Target="http://dmentrard.free.fr/GEOGEBRA/Maths/accueilmath.htm" TargetMode="External"/><Relationship Id="rId68" Type="http://schemas.openxmlformats.org/officeDocument/2006/relationships/header" Target="header1.xml"/><Relationship Id="rId7" Type="http://schemas.openxmlformats.org/officeDocument/2006/relationships/hyperlink" Target="http://matematika.linkek.hu/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mikrosuli.hu/oktato.html" TargetMode="External"/><Relationship Id="rId29" Type="http://schemas.openxmlformats.org/officeDocument/2006/relationships/hyperlink" Target="http://www.netmatek.h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lculus.hu/" TargetMode="External"/><Relationship Id="rId24" Type="http://schemas.openxmlformats.org/officeDocument/2006/relationships/hyperlink" Target="http://www.komal.hu/info/bemutatkozas.e.shtml" TargetMode="External"/><Relationship Id="rId32" Type="http://schemas.openxmlformats.org/officeDocument/2006/relationships/hyperlink" Target="http://www.cs.elte.hu/math/problems.html" TargetMode="External"/><Relationship Id="rId37" Type="http://schemas.openxmlformats.org/officeDocument/2006/relationships/hyperlink" Target="http://kompetenciameres.hu/letoltheto.php" TargetMode="External"/><Relationship Id="rId40" Type="http://schemas.openxmlformats.org/officeDocument/2006/relationships/hyperlink" Target="http://tanszertar.hu" TargetMode="External"/><Relationship Id="rId45" Type="http://schemas.openxmlformats.org/officeDocument/2006/relationships/hyperlink" Target="http://www.sulinet.hu/iktmuhely/" TargetMode="External"/><Relationship Id="rId53" Type="http://schemas.openxmlformats.org/officeDocument/2006/relationships/hyperlink" Target="http://www.lsk.hu/smart/edu/letoltes/ideas.html" TargetMode="External"/><Relationship Id="rId58" Type="http://schemas.openxmlformats.org/officeDocument/2006/relationships/hyperlink" Target="http://sdt.sulinet.hu/sunflower/SMS/start.htm" TargetMode="External"/><Relationship Id="rId66" Type="http://schemas.openxmlformats.org/officeDocument/2006/relationships/hyperlink" Target="http://www.mrnussbaum.com/populargames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sulinet.hu/tart/ncikk/ag/0/2442/nagyi.html" TargetMode="External"/><Relationship Id="rId23" Type="http://schemas.openxmlformats.org/officeDocument/2006/relationships/hyperlink" Target="http://www.oki.hu/oldal.php?tipus=cikk&amp;kod=2002-12-nv-05-matematika" TargetMode="External"/><Relationship Id="rId28" Type="http://schemas.openxmlformats.org/officeDocument/2006/relationships/hyperlink" Target="http://www.microprof.hu/index.php?m=1" TargetMode="External"/><Relationship Id="rId36" Type="http://schemas.openxmlformats.org/officeDocument/2006/relationships/hyperlink" Target="http://www.ementor.hu/?q=node/83" TargetMode="External"/><Relationship Id="rId49" Type="http://schemas.openxmlformats.org/officeDocument/2006/relationships/hyperlink" Target="http://www.sulinet.hu/ikt/?p=hasznos_holmik" TargetMode="External"/><Relationship Id="rId57" Type="http://schemas.openxmlformats.org/officeDocument/2006/relationships/hyperlink" Target="http://www.eun.org/web/guest;jsessionid=7E03A406CA46BA39D786974244E20D6F" TargetMode="External"/><Relationship Id="rId61" Type="http://schemas.openxmlformats.org/officeDocument/2006/relationships/hyperlink" Target="http://nlvm.usu.edu/" TargetMode="External"/><Relationship Id="rId10" Type="http://schemas.openxmlformats.org/officeDocument/2006/relationships/hyperlink" Target="http://linktar.apertus.hu/index.php/link/Display?lspid=1135&amp;ord=intdesc" TargetMode="External"/><Relationship Id="rId19" Type="http://schemas.openxmlformats.org/officeDocument/2006/relationships/hyperlink" Target="http://www.geogebra.org/en/wiki/index.php/Hungarian" TargetMode="External"/><Relationship Id="rId31" Type="http://schemas.openxmlformats.org/officeDocument/2006/relationships/hyperlink" Target="http://index.hu/2006/erettsegi/?op=teszt&amp;tid=3" TargetMode="External"/><Relationship Id="rId44" Type="http://schemas.openxmlformats.org/officeDocument/2006/relationships/hyperlink" Target="http://www.sulinet.hu/ikt/?p=digitalis_taneszkozok&amp;PHPSESSID=d8fc367df3509be84bde905399f61786" TargetMode="External"/><Relationship Id="rId52" Type="http://schemas.openxmlformats.org/officeDocument/2006/relationships/hyperlink" Target="http://sites.google.com/site/vzsuzsa/" TargetMode="External"/><Relationship Id="rId60" Type="http://schemas.openxmlformats.org/officeDocument/2006/relationships/hyperlink" Target="http://www.scienceu.com/geometry/" TargetMode="External"/><Relationship Id="rId65" Type="http://schemas.openxmlformats.org/officeDocument/2006/relationships/hyperlink" Target="http://nobelprize.org/educational_game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tematika.lap.hu/matematikai_linkek/14268480" TargetMode="External"/><Relationship Id="rId14" Type="http://schemas.openxmlformats.org/officeDocument/2006/relationships/hyperlink" Target="http://mateksoft.hu/" TargetMode="External"/><Relationship Id="rId22" Type="http://schemas.openxmlformats.org/officeDocument/2006/relationships/hyperlink" Target="http://www.logikaifeladatok.hu/" TargetMode="External"/><Relationship Id="rId27" Type="http://schemas.openxmlformats.org/officeDocument/2006/relationships/hyperlink" Target="http://www.elender.hu/~pille/eret/tetelmat.htm" TargetMode="External"/><Relationship Id="rId30" Type="http://schemas.openxmlformats.org/officeDocument/2006/relationships/hyperlink" Target="http://www.palya.hu/uccu/index.cfm" TargetMode="External"/><Relationship Id="rId35" Type="http://schemas.openxmlformats.org/officeDocument/2006/relationships/hyperlink" Target="http://www.kepessegfejlesztes.hu/" TargetMode="External"/><Relationship Id="rId43" Type="http://schemas.openxmlformats.org/officeDocument/2006/relationships/hyperlink" Target="http://www.sulinet.hu/ikt/" TargetMode="External"/><Relationship Id="rId48" Type="http://schemas.openxmlformats.org/officeDocument/2006/relationships/hyperlink" Target="http://sdt.sulinet.hu/Default.aspx?cid=92c6c132-6d68-44ab-8047-681b808bd260" TargetMode="External"/><Relationship Id="rId56" Type="http://schemas.openxmlformats.org/officeDocument/2006/relationships/hyperlink" Target="http://lreforschools.eun.org/LRE-Portal/Index.iface" TargetMode="External"/><Relationship Id="rId64" Type="http://schemas.openxmlformats.org/officeDocument/2006/relationships/hyperlink" Target="http://www.sciencespot.net/Pages/classroom.html" TargetMode="External"/><Relationship Id="rId69" Type="http://schemas.openxmlformats.org/officeDocument/2006/relationships/footer" Target="footer1.xml"/><Relationship Id="rId8" Type="http://schemas.openxmlformats.org/officeDocument/2006/relationships/hyperlink" Target="http://matematika.lap.hu" TargetMode="External"/><Relationship Id="rId51" Type="http://schemas.openxmlformats.org/officeDocument/2006/relationships/hyperlink" Target="http://www.lsk.hu/smart/edu/tantermi_seta/index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oktatoszoftver.hu/" TargetMode="External"/><Relationship Id="rId17" Type="http://schemas.openxmlformats.org/officeDocument/2006/relationships/hyperlink" Target="http://www.interbook.hu/index.php?op=termek&amp;alkat=1&amp;fokat=5&amp;szoft=0" TargetMode="External"/><Relationship Id="rId25" Type="http://schemas.openxmlformats.org/officeDocument/2006/relationships/hyperlink" Target="http://www.mimi.hu/matematika/index_matematika.html" TargetMode="External"/><Relationship Id="rId33" Type="http://schemas.openxmlformats.org/officeDocument/2006/relationships/hyperlink" Target="http://www.mek.iif.hu/porta/szint/termesz/matemat/" TargetMode="External"/><Relationship Id="rId38" Type="http://schemas.openxmlformats.org/officeDocument/2006/relationships/hyperlink" Target="http://www.tanariotlettar.hu/hirlevel.html" TargetMode="External"/><Relationship Id="rId46" Type="http://schemas.openxmlformats.org/officeDocument/2006/relationships/hyperlink" Target="http://realika.educatio.hu/" TargetMode="External"/><Relationship Id="rId59" Type="http://schemas.openxmlformats.org/officeDocument/2006/relationships/hyperlink" Target="http://www.etwinning.net/hu/pub/index.htm" TargetMode="External"/><Relationship Id="rId67" Type="http://schemas.openxmlformats.org/officeDocument/2006/relationships/hyperlink" Target="http://primes.utm.edu/" TargetMode="External"/><Relationship Id="rId20" Type="http://schemas.openxmlformats.org/officeDocument/2006/relationships/hyperlink" Target="http://www.typotex.hu/?page=projekt" TargetMode="External"/><Relationship Id="rId41" Type="http://schemas.openxmlformats.org/officeDocument/2006/relationships/hyperlink" Target="http://www.tankonyvtar.hu/" TargetMode="External"/><Relationship Id="rId54" Type="http://schemas.openxmlformats.org/officeDocument/2006/relationships/hyperlink" Target="http://www.bardosl-bp.sulinet.hu/interaktivtabla_alkalmazasok/matematika/" TargetMode="External"/><Relationship Id="rId62" Type="http://schemas.openxmlformats.org/officeDocument/2006/relationships/hyperlink" Target="http://www.cut-the-knot.org/index.shtml" TargetMode="External"/><Relationship Id="rId7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4</Pages>
  <Words>1000</Words>
  <Characters>6907</Characters>
  <Application>Microsoft Office Outlook</Application>
  <DocSecurity>0</DocSecurity>
  <Lines>0</Lines>
  <Paragraphs>0</Paragraphs>
  <ScaleCrop>false</ScaleCrop>
  <Company>BSAFTPZ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Időszaki munkaidő nyilvántartás és teljesítés igazolás:</dc:title>
  <dc:subject/>
  <dc:creator>Salamon Jánosné</dc:creator>
  <cp:keywords/>
  <dc:description/>
  <cp:lastModifiedBy>Szkladányi András</cp:lastModifiedBy>
  <cp:revision>8</cp:revision>
  <cp:lastPrinted>2010-06-10T09:31:00Z</cp:lastPrinted>
  <dcterms:created xsi:type="dcterms:W3CDTF">2010-06-22T09:38:00Z</dcterms:created>
  <dcterms:modified xsi:type="dcterms:W3CDTF">2010-06-22T10:30:00Z</dcterms:modified>
</cp:coreProperties>
</file>